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62F3CC" w14:textId="706A5639" w:rsidR="001F47F3" w:rsidRDefault="001F47F3" w:rsidP="001F47F3">
      <w:pPr>
        <w:rPr>
          <w:lang w:val="de-DE"/>
        </w:rPr>
      </w:pPr>
      <w:r w:rsidRPr="00A26AA5">
        <w:rPr>
          <w:lang w:val="de-DE"/>
        </w:rPr>
        <w:t>10.1.1.5 L2 – Partnerarbeit – Bist du Alman?</w:t>
      </w:r>
      <w:r>
        <w:rPr>
          <w:lang w:val="de-DE"/>
        </w:rPr>
        <w:t xml:space="preserve">  </w:t>
      </w:r>
      <w:r w:rsidR="00654AFC">
        <w:rPr>
          <w:lang w:val="de-DE"/>
        </w:rPr>
        <w:t>Higher</w:t>
      </w:r>
      <w:r>
        <w:rPr>
          <w:lang w:val="de-DE"/>
        </w:rPr>
        <w:t xml:space="preserve"> Tier</w:t>
      </w:r>
    </w:p>
    <w:p w14:paraId="2B474731" w14:textId="76447779" w:rsidR="008927D6" w:rsidRPr="008927D6" w:rsidRDefault="008927D6" w:rsidP="008927D6">
      <w:pPr>
        <w:pStyle w:val="NormalWeb"/>
        <w:spacing w:before="0" w:beforeAutospacing="0" w:after="160" w:afterAutospacing="0"/>
        <w:rPr>
          <w:lang w:val="de-DE"/>
        </w:rPr>
      </w:pPr>
      <w:bookmarkStart w:id="0" w:name="_Hlk118372995"/>
      <w:r w:rsidRPr="008927D6">
        <w:rPr>
          <w:rFonts w:ascii="Century Gothic" w:hAnsi="Century Gothic"/>
          <w:b/>
          <w:bCs/>
          <w:color w:val="000000"/>
          <w:sz w:val="40"/>
          <w:szCs w:val="40"/>
          <w:lang w:val="de-DE"/>
        </w:rPr>
        <w:t>Partner A</w:t>
      </w:r>
    </w:p>
    <w:p w14:paraId="6882E124" w14:textId="6FB6A736" w:rsidR="008927D6" w:rsidRPr="008927D6" w:rsidRDefault="008927D6" w:rsidP="008927D6">
      <w:pPr>
        <w:pStyle w:val="NormalWeb"/>
        <w:spacing w:before="0" w:beforeAutospacing="0" w:after="160" w:afterAutospacing="0"/>
        <w:ind w:left="720" w:firstLine="720"/>
        <w:rPr>
          <w:lang w:val="de-DE"/>
        </w:rPr>
      </w:pPr>
      <w:r w:rsidRPr="008927D6">
        <w:rPr>
          <w:rFonts w:ascii="Century Gothic" w:hAnsi="Century Gothic"/>
          <w:color w:val="000000"/>
          <w:sz w:val="28"/>
          <w:szCs w:val="28"/>
          <w:lang w:val="de-DE"/>
        </w:rPr>
        <w:t>Alman ist eine Person, die … | Alman ist jemand, der … </w:t>
      </w:r>
    </w:p>
    <w:p w14:paraId="000400B7" w14:textId="5EF3C6FB" w:rsidR="008927D6" w:rsidRPr="008927D6" w:rsidRDefault="008927D6" w:rsidP="008927D6">
      <w:pPr>
        <w:pStyle w:val="NormalWeb"/>
        <w:spacing w:before="0" w:beforeAutospacing="0" w:after="160" w:afterAutospacing="0"/>
        <w:ind w:left="720" w:firstLine="720"/>
        <w:rPr>
          <w:lang w:val="de-DE"/>
        </w:rPr>
      </w:pPr>
      <w:r w:rsidRPr="008927D6">
        <w:rPr>
          <w:rFonts w:ascii="Century Gothic" w:hAnsi="Century Gothic"/>
          <w:color w:val="000000"/>
          <w:sz w:val="28"/>
          <w:szCs w:val="28"/>
          <w:lang w:val="de-DE"/>
        </w:rPr>
        <w:t>Jemand, der … ist Alman. | Eine Person, die … ist Alman.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85"/>
        <w:gridCol w:w="3486"/>
        <w:gridCol w:w="3486"/>
      </w:tblGrid>
      <w:tr w:rsidR="001F47F3" w14:paraId="1585E3EB" w14:textId="77777777" w:rsidTr="00382967">
        <w:tc>
          <w:tcPr>
            <w:tcW w:w="3485" w:type="dxa"/>
          </w:tcPr>
          <w:bookmarkEnd w:id="0"/>
          <w:p w14:paraId="24B2A3A5" w14:textId="69C51FCC" w:rsidR="001F47F3" w:rsidRPr="00367D9B" w:rsidRDefault="00367D9B" w:rsidP="00367D9B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4A61C49B" wp14:editId="63315654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116205</wp:posOffset>
                  </wp:positionV>
                  <wp:extent cx="1618770" cy="1504950"/>
                  <wp:effectExtent l="0" t="0" r="635" b="0"/>
                  <wp:wrapSquare wrapText="bothSides"/>
                  <wp:docPr id="21" name="Picture 21" descr="A picture containing luggage, bag, suitcase, pie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picture containing luggage, bag, suitcase, pie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7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8876B7F" w14:textId="64CF823A" w:rsidR="001F47F3" w:rsidRDefault="00486062" w:rsidP="00107D86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AF00B10" wp14:editId="6E66CF7B">
                      <wp:simplePos x="0" y="0"/>
                      <wp:positionH relativeFrom="column">
                        <wp:posOffset>149225</wp:posOffset>
                      </wp:positionH>
                      <wp:positionV relativeFrom="paragraph">
                        <wp:posOffset>79375</wp:posOffset>
                      </wp:positionV>
                      <wp:extent cx="1628775" cy="304800"/>
                      <wp:effectExtent l="0" t="0" r="28575" b="19050"/>
                      <wp:wrapNone/>
                      <wp:docPr id="48" name="Rectangle: Rounded Corners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2877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1BE6A27" w14:textId="409FF339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wears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clothes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F00B10" id="Rectangle: Rounded Corners 48" o:spid="_x0000_s1026" style="position:absolute;left:0;text-align:left;margin-left:11.75pt;margin-top:6.25pt;width:128.25pt;height:2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j2iwIAAFwFAAAOAAAAZHJzL2Uyb0RvYy54bWysVE1v2zAMvQ/YfxB0X+1k6ceCOkWQosOA&#10;og3aDj0rshQbkEWNUmJnv36U7LhFW+wwLAeFNMlH8onU5VXXGLZX6GuwBZ+c5JwpK6Gs7bbgP59u&#10;vlxw5oOwpTBgVcEPyvOrxedPl62bqylUYEqFjECsn7eu4FUIbp5lXlaqEf4EnLJk1ICNCKTiNitR&#10;tITemGya52dZC1g6BKm8p6/XvZEvEr7WSoZ7rb0KzBScagvpxHRu4pktLsV8i8JVtRzKEP9QRSNq&#10;S0lHqGsRBNth/Q6qqSWCBx1OJDQZaF1LlXqgbib5m24eK+FU6oXI8W6kyf8/WHm3XyOry4LP6Kas&#10;aOiOHog1YbdGzdkD7GypSrYCtHTJjJyIsdb5OQU+ujUOmicxtt9pbOI/Nca6xPJhZFl1gUn6ODmb&#10;Xpyfn3ImyfY1n13k6Rqyl2iHPnxX0LAoFBxjEbGoxLDY3/pAacn/6EdKLKkvIknhYFSsw9gHpak9&#10;SjtN0Wmw1Mog2wsaCSGlsmHSmypRqv7zaU6/2CklGSOSlgAjsq6NGbEHgDi077F7mME/hqo0l2Nw&#10;/rfC+uAxImUGG8bgpraAHwEY6mrI3PsfSeqpiSyFbtORSxQ3UB5oDhD6BfFO3tTE/a3wYS2QNoJ2&#10;h7Y83NOhDbQFh0HirAL8/dH36E+DSlbOWtqwgvtfO4GKM/PD0gh/m8xmcSWTMjs9n5KCry2b1xa7&#10;a1ZANzah98TJJEb/YI6iRmie6TFYxqxkElZS7oLLgEdlFfrNp+dEquUyudEaOhFu7aOTETwSHMfq&#10;qXsW6IYBDDS6d3DcRjF/M4K9b4y0sNwF0HWazxdeB+pphdMMDc9NfCNe68nr5VFc/AEAAP//AwBQ&#10;SwMEFAAGAAgAAAAhAAwVFPLcAAAACAEAAA8AAABkcnMvZG93bnJldi54bWxMjzFPwzAQhXck/oN1&#10;SGzUJlWqKMSpClUnJkKXbk58xIHYjmy3Nf+eY4LpdPee3n2v2WY7swuGOHkn4XElgKEbvJ7cKOH4&#10;fniogMWknFazdyjhGyNs29ubRtXaX90bXro0MgpxsVYSTEpLzXkcDFoVV35BR9qHD1YlWsPIdVBX&#10;CrczL4TYcKsmRx+MWvDF4PDVna0Eq9d5/6l2JzxU3fOpzK/7YHop7+/y7glYwpz+zPCLT+jQElPv&#10;z05HNkso1iU56V7QJL2oBHXrJWxECbxt+P8C7Q8AAAD//wMAUEsBAi0AFAAGAAgAAAAhALaDOJL+&#10;AAAA4QEAABMAAAAAAAAAAAAAAAAAAAAAAFtDb250ZW50X1R5cGVzXS54bWxQSwECLQAUAAYACAAA&#10;ACEAOP0h/9YAAACUAQAACwAAAAAAAAAAAAAAAAAvAQAAX3JlbHMvLnJlbHNQSwECLQAUAAYACAAA&#10;ACEA2xCo9osCAABcBQAADgAAAAAAAAAAAAAAAAAuAgAAZHJzL2Uyb0RvYy54bWxQSwECLQAUAAYA&#10;CAAAACEADBUU8twAAAAIAQAADwAAAAAAAAAAAAAAAADlBAAAZHJzL2Rvd25yZXYueG1sUEsFBgAA&#10;AAAEAAQA8wAAAO4FAAAAAA==&#10;" fillcolor="#fc0 [3204]" strokecolor="#7f6500 [1604]" strokeweight="1pt">
                      <v:stroke joinstyle="miter"/>
                      <v:textbox>
                        <w:txbxContent>
                          <w:p w14:paraId="41BE6A27" w14:textId="409FF339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wears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clothes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5E33BC54" w14:textId="77777777" w:rsidR="001F47F3" w:rsidRDefault="001F47F3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485" w:type="dxa"/>
          </w:tcPr>
          <w:p w14:paraId="01CCD084" w14:textId="61719773" w:rsidR="001F47F3" w:rsidRDefault="001125C0" w:rsidP="001125C0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1F524B71" wp14:editId="357186C6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249555</wp:posOffset>
                  </wp:positionV>
                  <wp:extent cx="2066925" cy="1352550"/>
                  <wp:effectExtent l="0" t="0" r="9525" b="0"/>
                  <wp:wrapSquare wrapText="bothSides"/>
                  <wp:docPr id="25" name="Picture 25" descr="A picture containing grass, outdoor, mountain, sk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picture containing grass, outdoor, mountain, sky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72E80334" wp14:editId="5C50CA21">
                      <wp:simplePos x="0" y="0"/>
                      <wp:positionH relativeFrom="column">
                        <wp:posOffset>317500</wp:posOffset>
                      </wp:positionH>
                      <wp:positionV relativeFrom="paragraph">
                        <wp:posOffset>1945640</wp:posOffset>
                      </wp:positionV>
                      <wp:extent cx="1381125" cy="275590"/>
                      <wp:effectExtent l="0" t="0" r="28575" b="10160"/>
                      <wp:wrapNone/>
                      <wp:docPr id="47" name="Rectangle: Rounded Corners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7559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BF9E6AC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running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2E80334" id="Rectangle: Rounded Corners 47" o:spid="_x0000_s1027" style="position:absolute;margin-left:25pt;margin-top:153.2pt;width:108.75pt;height:21.7pt;z-index:251640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aVrjAIAAGMFAAAOAAAAZHJzL2Uyb0RvYy54bWysVF9P2zAQf5+072D5faTp2gEVKaqKmCYh&#10;QMDEs+vYTSTH553dJt2n39lJAwK0h2l5cHy+u9/9v4vLrjFsr9DXYAuen0w4U1ZCWdttwX8+XX85&#10;48wHYUthwKqCH5Tnl8vPny5at1BTqMCUChmBWL9oXcGrENwiy7ysVCP8CThliakBGxGIxG1WomgJ&#10;vTHZdDL5lrWApUOQynt6veqZfJnwtVYy3GntVWCm4ORbSCemcxPPbHkhFlsUrqrl4Ib4By8aUVsy&#10;OkJdiSDYDut3UE0tETzocCKhyUDrWqoUA0WTT95E81gJp1IslBzvxjT5/wcrb/f3yOqy4LNTzqxo&#10;qEYPlDVht0Yt2APsbKlKtga0VGRGQpSx1vkFKT66exwoT9cYfqexiX8KjHUpy4cxy6oLTNJj/vUs&#10;z6dzziTxpqfz+XkqQ/ai7dCH7woaFi8Fx+hEdCplWOxvfCCzJH+UIyK61DuRbuFgVPTD2AelKTwy&#10;O03aqbHU2iDbC2oJIaWyIe9ZlShV/zyf0BcjJSOjRqISYETWtTEj9gAQm/Y9dg8zyEdVlfpyVJ78&#10;zbFeedRIlsGGUbmpLeBHAIaiGiz38sck9amJWQrdpkulT5LxZQPlgdoBoZ8T7+R1TSW4ET7cC6TB&#10;oBGiYQ93dGgDbcFhuHFWAf7+6D3KU78Sl7OWBq3g/tdOoOLM/LDUyef5bBYnMxGz+emUCHzN2bzm&#10;2F2zBipcTmvFyXSN8sEcrxqheaadsIpWiSWsJNsFlwGPxDr0C4C2ilSrVRKjaXQi3NhHJyN4zHPs&#10;rqfuWaAb+jBQB9/CcSjF4k0n9rJR08JqF0DXqU1f8jpUgCY5tdKwdeKqeE0nqZfduPwDAAD//wMA&#10;UEsDBBQABgAIAAAAIQDzTsBg3wAAAAoBAAAPAAAAZHJzL2Rvd25yZXYueG1sTI/BTsMwEETvSPyD&#10;tUjcqEPbhBDiVIWqJ04ELr058RIH4nVku635e8yJHmdnNPum3kQzsRM6P1oScL/IgCH1Vo00CPh4&#10;39+VwHyQpORkCQX8oIdNc31Vy0rZM73hqQ0DSyXkKylAhzBXnPteo5F+YWek5H1aZ2RI0g1cOXlO&#10;5WbiyywruJEjpQ9azviisf9uj0aAUau4+5LbA+7L9vmQx9ed050Qtzdx+wQsYAz/YfjDT+jQJKbO&#10;Hkl5NgnIszQlCFhlxRpYCiyLhxxYly7rxxJ4U/PLCc0vAAAA//8DAFBLAQItABQABgAIAAAAIQC2&#10;gziS/gAAAOEBAAATAAAAAAAAAAAAAAAAAAAAAABbQ29udGVudF9UeXBlc10ueG1sUEsBAi0AFAAG&#10;AAgAAAAhADj9If/WAAAAlAEAAAsAAAAAAAAAAAAAAAAALwEAAF9yZWxzLy5yZWxzUEsBAi0AFAAG&#10;AAgAAAAhAL8xpWuMAgAAYwUAAA4AAAAAAAAAAAAAAAAALgIAAGRycy9lMm9Eb2MueG1sUEsBAi0A&#10;FAAGAAgAAAAhAPNOwGDfAAAACgEAAA8AAAAAAAAAAAAAAAAA5g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4BF9E6AC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running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486" w:type="dxa"/>
          </w:tcPr>
          <w:p w14:paraId="2967FDF2" w14:textId="03EBAE51" w:rsidR="001F47F3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CDFF413" wp14:editId="07647443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1925956</wp:posOffset>
                      </wp:positionV>
                      <wp:extent cx="1438275" cy="304800"/>
                      <wp:effectExtent l="0" t="0" r="28575" b="19050"/>
                      <wp:wrapNone/>
                      <wp:docPr id="46" name="Rectangle: Rounded Corners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827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97AAB3D" w14:textId="7580A299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is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very German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CDFF413" id="Rectangle: Rounded Corners 46" o:spid="_x0000_s1028" style="position:absolute;left:0;text-align:left;margin-left:24.7pt;margin-top:151.65pt;width:113.25pt;height:2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/I/jgIAAGMFAAAOAAAAZHJzL2Uyb0RvYy54bWysVN1P2zAQf5+0/8Hy+0hayldFiqoipkkI&#10;EDDx7Dp2E8nxeWe3SffX7+ykAQHaw7Q8OD7f3e++7/KqawzbKfQ12IJPjnLOlJVQ1nZT8J/PN9/O&#10;OfNB2FIYsKrge+X51eLrl8vWzdUUKjClQkYg1s9bV/AqBDfPMi8r1Qh/BE5ZYmrARgQicZOVKFpC&#10;b0w2zfPTrAUsHYJU3tPrdc/ki4SvtZLhXmuvAjMFJ99COjGd63hmi0sx36BwVS0HN8Q/eNGI2pLR&#10;EepaBMG2WH+AamqJ4EGHIwlNBlrXUqUYKJpJ/i6ap0o4lWKh5Hg3psn/P1h5t3tAVpcFn51yZkVD&#10;NXqkrAm7MWrOHmFrS1WyFaClIjMSooy1zs9J8ck94EB5usbwO41N/FNgrEtZ3o9ZVl1gkh4ns+Pz&#10;6dkJZ5J4x/nsPE9lyF61HfrwXUHD4qXgGJ2ITqUMi92tD2SW5A9yRESXeifSLeyNin4Y+6g0hUdm&#10;p0k7NZZaGWQ7QS0hpFQ2THpWJUrVP5/k9MVIyciokagEGJF1bcyIPQDEpv2I3cMM8lFVpb4clfO/&#10;OdYrjxrJMtgwKje1BfwMwFBUg+Ve/pCkPjUxS6Fbd6n000NR11DuqR0Q+jnxTt7UVIJb4cODQBoM&#10;GiEa9nBPhzbQFhyGG2cV4O/P3qM89StxOWtp0Aruf20FKs7MD0udfDGZzeJkJmJ2cjYlAt9y1m85&#10;dtusgAo3obXiZLpG+WAOV43QvNBOWEarxBJWku2Cy4AHYhX6BUBbRarlMonRNDoRbu2TkxE85jl2&#10;13P3ItANfRiog+/gMJRi/q4Te9moaWG5DaDr1KYx031ehwrQJKdWGrZOXBVv6ST1uhsXfwAAAP//&#10;AwBQSwMEFAAGAAgAAAAhAEd8nlbfAAAACgEAAA8AAABkcnMvZG93bnJldi54bWxMj7FOwzAQhnck&#10;3sE6JDbqtGloG+JUhaoTE4GlmxNf40B8jmy3NW+PmWC8u0//fX+1jWZkF3R+sCRgPsuAIXVWDdQL&#10;+Hg/PKyB+SBJydESCvhGD9v69qaSpbJXesNLE3qWQsiXUoAOYSo5951GI/3MTkjpdrLOyJBG13Pl&#10;5DWFm5EvsuyRGzlQ+qDlhC8au6/mbAQYlcf9p9wd8bBuno9FfN073Qpxfxd3T8ACxvAHw69+Uoc6&#10;ObX2TMqzUcBys0ykgDzLc2AJWKyKDbA2bYp5Dryu+P8K9Q8AAAD//wMAUEsBAi0AFAAGAAgAAAAh&#10;ALaDOJL+AAAA4QEAABMAAAAAAAAAAAAAAAAAAAAAAFtDb250ZW50X1R5cGVzXS54bWxQSwECLQAU&#10;AAYACAAAACEAOP0h/9YAAACUAQAACwAAAAAAAAAAAAAAAAAvAQAAX3JlbHMvLnJlbHNQSwECLQAU&#10;AAYACAAAACEAKJ/yP44CAABjBQAADgAAAAAAAAAAAAAAAAAuAgAAZHJzL2Uyb0RvYy54bWxQSwEC&#10;LQAUAAYACAAAACEAR3yeVt8AAAAKAQAADwAAAAAAAAAAAAAAAADoBAAAZHJzL2Rvd25yZXYueG1s&#10;UEsFBgAAAAAEAAQA8wAAAPQFAAAAAA==&#10;" fillcolor="#fc0 [3204]" strokecolor="#7f6500 [1604]" strokeweight="1pt">
                      <v:stroke joinstyle="miter"/>
                      <v:textbox>
                        <w:txbxContent>
                          <w:p w14:paraId="397AAB3D" w14:textId="7580A299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is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very German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F47F3">
              <w:rPr>
                <w:noProof/>
              </w:rPr>
              <w:drawing>
                <wp:inline distT="0" distB="0" distL="0" distR="0" wp14:anchorId="0E7F8E41" wp14:editId="6E83DC42">
                  <wp:extent cx="1396029" cy="2085340"/>
                  <wp:effectExtent l="0" t="0" r="0" b="0"/>
                  <wp:docPr id="6" name="Picture 6" descr="A person with flowers on his fac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erson with flowers on his fac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558" cy="2102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7F3" w14:paraId="78085F56" w14:textId="77777777" w:rsidTr="00382967">
        <w:tc>
          <w:tcPr>
            <w:tcW w:w="3485" w:type="dxa"/>
          </w:tcPr>
          <w:p w14:paraId="3397788C" w14:textId="655D2B57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 wp14:anchorId="57D39B2A" wp14:editId="099A03FE">
                      <wp:simplePos x="0" y="0"/>
                      <wp:positionH relativeFrom="column">
                        <wp:posOffset>327025</wp:posOffset>
                      </wp:positionH>
                      <wp:positionV relativeFrom="paragraph">
                        <wp:posOffset>1569720</wp:posOffset>
                      </wp:positionV>
                      <wp:extent cx="1381125" cy="285750"/>
                      <wp:effectExtent l="0" t="0" r="28575" b="19050"/>
                      <wp:wrapNone/>
                      <wp:docPr id="28" name="Rectangle: Rounded Corners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9A71838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laughs lots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7D39B2A" id="Rectangle: Rounded Corners 28" o:spid="_x0000_s1029" style="position:absolute;left:0;text-align:left;margin-left:25.75pt;margin-top:123.6pt;width:108.75pt;height:22.5pt;z-index:251626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xiBjgIAAGMFAAAOAAAAZHJzL2Uyb0RvYy54bWysVF9P2zAQf5+072D5faQJdLCIFFVFTJMQ&#10;VMDEs+vYTSTb59luk+7T7+ykAQHaw7Q8OD7f3e/+3+VVrxXZC+dbMBXNT2aUCMOhbs22oj+fbr5c&#10;UOIDMzVTYERFD8LTq8XnT5edLUUBDahaOIIgxpedrWgTgi2zzPNGaOZPwAqDTAlOs4Ck22a1Yx2i&#10;a5UVs9nXrANXWwdceI+v1wOTLhK+lIKHeym9CERVFH0L6XTp3MQzW1yycuuYbVo+usH+wQvNWoNG&#10;J6hrFhjZufYdlG65Aw8ynHDQGUjZcpFiwGjy2ZtoHhtmRYoFk+PtlCb//2D53X7tSFtXtMBKGaax&#10;Rg+YNWa2SpTkAXamFjVZgTNYZIJCmLHO+hIVH+3ajZTHawy/l07HPwZG+pTlw5Rl0QfC8TE/vcjz&#10;Yk4JR15xMT+fpzJkL9rW+fBdgCbxUlEXnYhOpQyz/a0PaBblj3JIRJcGJ9ItHJSIfijzICSGh2aL&#10;pJ0aS6yUI3uGLcE4FybkA6thtRie5zP8YqRoZNJIVAKMyLJVasIeAWLTvsceYEb5qCpSX07Ks785&#10;NihPGskymDAp69aA+whAYVSj5UH+mKQhNTFLod/0qfSnx6JuoD5gOzgY5sRbftNiCW6ZD2vmcDBw&#10;hHDYwz0eUkFXURhvlDTgfn/0HuWxX5FLSYeDVlH/a8ecoET9MNjJ3/KzsziZiTibnxdIuNeczWuO&#10;2ekVYOFyXCuWp2uUD+p4lQ70M+6EZbSKLGY42q4oD+5IrMKwAHCrcLFcJjGcRsvCrXm0PILHPMfu&#10;euqfmbNjHwbs4Ds4DiUr33TiIBs1DSx3AWSb2jRmesjrWAGc5NRK49aJq+I1naReduPiDwAAAP//&#10;AwBQSwMEFAAGAAgAAAAhAEX5Pe3eAAAACgEAAA8AAABkcnMvZG93bnJldi54bWxMj7FOwzAQhnck&#10;3sE6JDbq1JDSpnGqQtWJicDSzYmvcSC2o9htzdtzTHS703367/vLTbIDO+MUeu8kzGcZMHSt173r&#10;JHx+7B+WwEJUTqvBO5TwgwE21e1NqQrtL+4dz3XsGIW4UCgJJsax4Dy0Bq0KMz+io9vRT1ZFWqeO&#10;60ldKNwOXGTZglvVO/pg1IivBtvv+mQlWP2Ydl9qe8D9sn455OltN5lGyvu7tF0Di5jiPwx/+qQO&#10;FTk1/uR0YIOEfJ4TKUE8PQtgBIjFiso1NKyEAF6V/LpC9QsAAP//AwBQSwECLQAUAAYACAAAACEA&#10;toM4kv4AAADhAQAAEwAAAAAAAAAAAAAAAAAAAAAAW0NvbnRlbnRfVHlwZXNdLnhtbFBLAQItABQA&#10;BgAIAAAAIQA4/SH/1gAAAJQBAAALAAAAAAAAAAAAAAAAAC8BAABfcmVscy8ucmVsc1BLAQItABQA&#10;BgAIAAAAIQDeKxiBjgIAAGMFAAAOAAAAAAAAAAAAAAAAAC4CAABkcnMvZTJvRG9jLnhtbFBLAQIt&#10;ABQABgAIAAAAIQBF+T3t3gAAAAoBAAAPAAAAAAAAAAAAAAAAAOgEAABkcnMvZG93bnJldi54bWxQ&#10;SwUGAAAAAAQABADzAAAA8wUAAAAA&#10;" fillcolor="#fc0 [3204]" strokecolor="#7f6500 [1604]" strokeweight="1pt">
                      <v:stroke joinstyle="miter"/>
                      <v:textbox>
                        <w:txbxContent>
                          <w:p w14:paraId="29A71838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laughs lots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A0BD8"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1ADCCF21" wp14:editId="5E978523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190500</wp:posOffset>
                  </wp:positionV>
                  <wp:extent cx="1869719" cy="1242060"/>
                  <wp:effectExtent l="0" t="0" r="0" b="0"/>
                  <wp:wrapSquare wrapText="bothSides"/>
                  <wp:docPr id="26" name="Picture 26" descr="A picture containing person, person, glasses, out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person, person, glasses, outdoor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719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A7474EE" w14:textId="201F21B7" w:rsidR="001F47F3" w:rsidRDefault="001F47F3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485" w:type="dxa"/>
          </w:tcPr>
          <w:p w14:paraId="40B6B078" w14:textId="6BCBF57E" w:rsidR="001F47F3" w:rsidRDefault="001F47F3" w:rsidP="00382967">
            <w:pPr>
              <w:jc w:val="center"/>
              <w:rPr>
                <w:noProof/>
              </w:rPr>
            </w:pPr>
          </w:p>
          <w:p w14:paraId="3B9CB58C" w14:textId="43371867" w:rsidR="001F47F3" w:rsidRDefault="00486062" w:rsidP="0038296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B012A4" wp14:editId="04C7F4A6">
                  <wp:extent cx="2012440" cy="1295400"/>
                  <wp:effectExtent l="0" t="0" r="6985" b="0"/>
                  <wp:docPr id="4" name="Picture 4" descr="Sausages on a grill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Sausages on a grill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421" cy="1307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DA06B" w14:textId="118BD8E9" w:rsidR="001F47F3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E8A1131" wp14:editId="34D9038E">
                      <wp:simplePos x="0" y="0"/>
                      <wp:positionH relativeFrom="column">
                        <wp:posOffset>189865</wp:posOffset>
                      </wp:positionH>
                      <wp:positionV relativeFrom="paragraph">
                        <wp:posOffset>100965</wp:posOffset>
                      </wp:positionV>
                      <wp:extent cx="1676400" cy="285750"/>
                      <wp:effectExtent l="0" t="0" r="19050" b="19050"/>
                      <wp:wrapNone/>
                      <wp:docPr id="40" name="Rectangle: Rounded Corners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0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6013A55" w14:textId="5D7D346E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likes </w:t>
                                  </w:r>
                                  <w:r w:rsidR="001125C0">
                                    <w:rPr>
                                      <w:sz w:val="22"/>
                                      <w:szCs w:val="22"/>
                                    </w:rPr>
                                    <w:t xml:space="preserve">eating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sausages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E8A1131" id="Rectangle: Rounded Corners 40" o:spid="_x0000_s1030" style="position:absolute;left:0;text-align:left;margin-left:14.95pt;margin-top:7.95pt;width:132pt;height:22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8ZPjQIAAGMFAAAOAAAAZHJzL2Uyb0RvYy54bWysVEtv2zAMvg/YfxB0X50ESR9GnSJI0WFA&#10;0RZth54VWYoNyKJGKbGzXz9KdtyiLXYYloMimuTH10ddXnWNYXuFvgZb8OnJhDNlJZS13Rb85/PN&#10;t3POfBC2FAasKvhBeX61/PrlsnW5mkEFplTICMT6vHUFr0JweZZ5WalG+BNwypJSAzYikIjbrETR&#10;Enpjstlkcpq1gKVDkMp7+nrdK/ky4WutZLjX2qvATMEpt5BOTOcmntnyUuRbFK6q5ZCG+IcsGlFb&#10;CjpCXYsg2A7rD1BNLRE86HAioclA61qqVANVM528q+apEk6lWqg53o1t8v8PVt7tH5DVZcHn1B4r&#10;GprRI3VN2K1ROXuEnS1VydaAlobMyIg61jqfk+OTe8BB8nSN5Xcam/hPhbEudfkwdll1gUn6OD09&#10;O51PKJok3ex8cbZIoNmrt0MfvitoWLwUHGMSManUYbG/9YHCkv3RjoSYUp9EuoWDUTEPYx+VpvIo&#10;7Cx5J2KptUG2F0QJIaWyYdqrKlGq/vNiQr9YKQUZPZKUACOyro0ZsQeASNqP2D3MYB9dVeLl6Dz5&#10;W2K98+iRIoMNo3NTW8DPAAxVNUTu7Y9N6lsTuxS6TdeP/jjUDZQHogNCvyfeyZuaRnArfHgQSItB&#10;U6NlD/d0aANtwWG4cVYB/v7se7QnvpKWs5YWreD+106g4sz8sMTki+k8Ui8kYb44m5GAbzWbtxq7&#10;a9ZAg5vSs+Jkukb7YI5XjdC80JuwilFJJayk2AWXAY/COvQPAL0qUq1WyYy20Ylwa5+cjOCxz5Fd&#10;z92LQDfwMBCD7+C4lCJ/x8TeNnpaWO0C6DrRNHa67+swAdrkRKXh1YlPxVs5Wb2+jcs/AAAA//8D&#10;AFBLAwQUAAYACAAAACEAYrXjAdwAAAAIAQAADwAAAGRycy9kb3ducmV2LnhtbEyPP0/DMBDFdyS+&#10;g3VIbNQhVasmxKkKVScmUpZul/hIArEd2W5rvj3HBNP9eU/vfldtk5nEhXwYnVXwuMhAkO2cHm2v&#10;4P14eNiACBGtxslZUvBNAbb17U2FpXZX+0aXJvaCQ2woUcEQ41xKGbqBDIaFm8my9uG8wcij76X2&#10;eOVwM8k8y9bS4Gj5woAzvQzUfTVno8DoZdp/4u5Eh03zfFql170fWqXu79LuCUSkFP/M8IvP6FAz&#10;U+vOVgcxKciLgp28X3FlPS+W3LQK1lkBsq7k/wfqHwAAAP//AwBQSwECLQAUAAYACAAAACEAtoM4&#10;kv4AAADhAQAAEwAAAAAAAAAAAAAAAAAAAAAAW0NvbnRlbnRfVHlwZXNdLnhtbFBLAQItABQABgAI&#10;AAAAIQA4/SH/1gAAAJQBAAALAAAAAAAAAAAAAAAAAC8BAABfcmVscy8ucmVsc1BLAQItABQABgAI&#10;AAAAIQDCp8ZPjQIAAGMFAAAOAAAAAAAAAAAAAAAAAC4CAABkcnMvZTJvRG9jLnhtbFBLAQItABQA&#10;BgAIAAAAIQBiteMB3AAAAAgBAAAPAAAAAAAAAAAAAAAAAOcEAABkcnMvZG93bnJldi54bWxQSwUG&#10;AAAAAAQABADzAAAA8AUAAAAA&#10;" fillcolor="#fc0 [3204]" strokecolor="#7f6500 [1604]" strokeweight="1pt">
                      <v:stroke joinstyle="miter"/>
                      <v:textbox>
                        <w:txbxContent>
                          <w:p w14:paraId="06013A55" w14:textId="5D7D346E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likes </w:t>
                            </w:r>
                            <w:r w:rsidR="001125C0">
                              <w:rPr>
                                <w:sz w:val="22"/>
                                <w:szCs w:val="22"/>
                              </w:rPr>
                              <w:t xml:space="preserve">eating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sausages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082FD336" w14:textId="646F0125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486" w:type="dxa"/>
          </w:tcPr>
          <w:p w14:paraId="2DC663C8" w14:textId="29A8735E" w:rsidR="001F47F3" w:rsidRDefault="008F43DA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rFonts w:ascii="Century Gothic" w:hAnsi="Century Gothic"/>
                <w:noProof/>
                <w:sz w:val="28"/>
                <w:szCs w:val="28"/>
                <w:lang w:val="de-DE"/>
              </w:rPr>
              <w:drawing>
                <wp:anchor distT="0" distB="0" distL="114300" distR="114300" simplePos="0" relativeHeight="251712512" behindDoc="0" locked="0" layoutInCell="1" allowOverlap="1" wp14:anchorId="317BE0A6" wp14:editId="53F3C32E">
                  <wp:simplePos x="0" y="0"/>
                  <wp:positionH relativeFrom="column">
                    <wp:posOffset>534035</wp:posOffset>
                  </wp:positionH>
                  <wp:positionV relativeFrom="paragraph">
                    <wp:posOffset>73906</wp:posOffset>
                  </wp:positionV>
                  <wp:extent cx="1042670" cy="1566545"/>
                  <wp:effectExtent l="0" t="0" r="5080" b="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70" cy="1566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1A3ED89B" w14:textId="51BF0ED2" w:rsidR="001F47F3" w:rsidRDefault="00107D86" w:rsidP="001F47F3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616C17D5" wp14:editId="4049F7F6">
                      <wp:simplePos x="0" y="0"/>
                      <wp:positionH relativeFrom="column">
                        <wp:posOffset>408940</wp:posOffset>
                      </wp:positionH>
                      <wp:positionV relativeFrom="paragraph">
                        <wp:posOffset>1341755</wp:posOffset>
                      </wp:positionV>
                      <wp:extent cx="1381125" cy="285750"/>
                      <wp:effectExtent l="0" t="0" r="28575" b="19050"/>
                      <wp:wrapSquare wrapText="bothSides"/>
                      <wp:docPr id="16" name="Rectangle: Rounded Corners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E3495CB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h</w:t>
                                  </w:r>
                                  <w:r w:rsidRPr="0065381F">
                                    <w:rPr>
                                      <w:sz w:val="22"/>
                                      <w:szCs w:val="22"/>
                                    </w:rPr>
                                    <w:t>as children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16C17D5" id="Rectangle: Rounded Corners 16" o:spid="_x0000_s1031" style="position:absolute;left:0;text-align:left;margin-left:32.2pt;margin-top:105.65pt;width:108.75pt;height:22.5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MTQjgIAAGMFAAAOAAAAZHJzL2Uyb0RvYy54bWysVF9P2zAQf5+072D5faTpKLCKFFVFTJMQ&#10;VMDEs+vYTSTH553dJt2n39lJAwK0h2l5cHy+u9/9v8urrjFsr9DXYAuen0w4U1ZCWdttwX8+3Xy5&#10;4MwHYUthwKqCH5TnV4vPny5bN1dTqMCUChmBWD9vXcGrENw8y7ysVCP8CThliakBGxGIxG1WomgJ&#10;vTHZdDI5y1rA0iFI5T29XvdMvkj4WisZ7rX2KjBTcPItpBPTuYlntrgU8y0KV9VycEP8gxeNqC0Z&#10;HaGuRRBsh/U7qKaWCB50OJHQZKB1LVWKgaLJJ2+ieayEUykWSo53Y5r8/4OVd/s1srqk2p1xZkVD&#10;NXqgrAm7NWrOHmBnS1WyFaClIjMSooy1zs9J8dGtcaA8XWP4ncYm/ikw1qUsH8Ysqy4wSY/514s8&#10;n844k8SbXszOZ6kM2Yu2Qx++K2hYvBQcoxPRqZRhsb/1gcyS/FGOiOhS70S6hYNR0Q9jH5Sm8Mjs&#10;NGmnxlIrg2wvqCWElMqGvGdVolT982xCX4yUjIwaiUqAEVnXxozYA0Bs2vfYPcwgH1VV6stRefI3&#10;x3rlUSNZBhtG5aa2gB8BGIpqsNzLH5PUpyZmKXSbLpV+dizqBsoDtQNCPyfeyZuaSnArfFgLpMGg&#10;EaJhD/d0aANtwWG4cVYB/v7oPcpTvxKXs5YGreD+106g4sz8sNTJ3/LT0ziZiTidnU+JwNeczWuO&#10;3TUroMLltFacTNcoH8zxqhGaZ9oJy2iVWMJKsl1wGfBIrEK/AGirSLVcJjGaRifCrX10MoLHPMfu&#10;euqeBbqhDwN18B0ch1LM33RiLxs1LSx3AXSd2jRmus/rUAGa5NRKw9aJq+I1naReduPiDwAAAP//&#10;AwBQSwMEFAAGAAgAAAAhADWhwMrfAAAACgEAAA8AAABkcnMvZG93bnJldi54bWxMjz1PwzAQhnck&#10;/oN1SGzU+WijEOJUhaoTE4GlmxMfSSC2I9ttzb/nmOh2p3v03vPW26hndkbnJ2sEpKsEGJreqskM&#10;Aj7eDw8lMB+kUXK2BgX8oIdtc3tTy0rZi3nDcxsGRiHGV1LAGMJSce77EbX0K7ugodundVoGWt3A&#10;lZMXCtczz5Kk4FpOhj6McsGXEfvv9qQFaJXH/ZfcHfFQts/HTXzdu7ET4v4u7p6ABYzhH4Y/fVKH&#10;hpw6ezLKs1lAsV4TKSBL0xwYAVmZPgLraNgUOfCm5tcVml8AAAD//wMAUEsBAi0AFAAGAAgAAAAh&#10;ALaDOJL+AAAA4QEAABMAAAAAAAAAAAAAAAAAAAAAAFtDb250ZW50X1R5cGVzXS54bWxQSwECLQAU&#10;AAYACAAAACEAOP0h/9YAAACUAQAACwAAAAAAAAAAAAAAAAAvAQAAX3JlbHMvLnJlbHNQSwECLQAU&#10;AAYACAAAACEATojE0I4CAABjBQAADgAAAAAAAAAAAAAAAAAuAgAAZHJzL2Uyb0RvYy54bWxQSwEC&#10;LQAUAAYACAAAACEANaHAyt8AAAAKAQAADwAAAAAAAAAAAAAAAADoBAAAZHJzL2Rvd25yZXYueG1s&#10;UEsFBgAAAAAEAAQA8wAAAPQFAAAAAA==&#10;" fillcolor="#fc0 [3204]" strokecolor="#7f6500 [1604]" strokeweight="1pt">
                      <v:stroke joinstyle="miter"/>
                      <v:textbox>
                        <w:txbxContent>
                          <w:p w14:paraId="3E3495CB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h</w:t>
                            </w:r>
                            <w:r w:rsidRPr="0065381F">
                              <w:rPr>
                                <w:sz w:val="22"/>
                                <w:szCs w:val="22"/>
                              </w:rPr>
                              <w:t>as children</w:t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</w:tr>
      <w:tr w:rsidR="001F47F3" w14:paraId="5AE4D059" w14:textId="77777777" w:rsidTr="00382967">
        <w:tc>
          <w:tcPr>
            <w:tcW w:w="3485" w:type="dxa"/>
          </w:tcPr>
          <w:p w14:paraId="743E6CCF" w14:textId="091EFCDE" w:rsidR="001F47F3" w:rsidRDefault="001125C0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7F80534E" wp14:editId="342ADE9A">
                  <wp:simplePos x="0" y="0"/>
                  <wp:positionH relativeFrom="column">
                    <wp:posOffset>416338</wp:posOffset>
                  </wp:positionH>
                  <wp:positionV relativeFrom="paragraph">
                    <wp:posOffset>202565</wp:posOffset>
                  </wp:positionV>
                  <wp:extent cx="1247775" cy="1467971"/>
                  <wp:effectExtent l="0" t="0" r="0" b="0"/>
                  <wp:wrapSquare wrapText="bothSides"/>
                  <wp:docPr id="30" name="Picture 30" descr="A statue of a person reading a book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statue of a person reading a book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67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9E14A19" w14:textId="4A96754E" w:rsidR="001F47F3" w:rsidRPr="00E707CA" w:rsidRDefault="001F47F3" w:rsidP="00382967">
            <w:pPr>
              <w:jc w:val="center"/>
            </w:pPr>
          </w:p>
          <w:p w14:paraId="72E44F29" w14:textId="6418D3F1" w:rsidR="001F47F3" w:rsidRPr="00107D86" w:rsidRDefault="001F47F3" w:rsidP="00382967">
            <w:pPr>
              <w:rPr>
                <w:rFonts w:ascii="Century Gothic" w:hAnsi="Century Gothic"/>
                <w:lang w:val="de-DE"/>
              </w:rPr>
            </w:pPr>
          </w:p>
          <w:p w14:paraId="3BBDCCEF" w14:textId="2787AB5B" w:rsidR="001F47F3" w:rsidRDefault="001125C0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55C53F46" wp14:editId="1FB4C090">
                      <wp:simplePos x="0" y="0"/>
                      <wp:positionH relativeFrom="column">
                        <wp:posOffset>215900</wp:posOffset>
                      </wp:positionH>
                      <wp:positionV relativeFrom="paragraph">
                        <wp:posOffset>1156335</wp:posOffset>
                      </wp:positionV>
                      <wp:extent cx="1619250" cy="314325"/>
                      <wp:effectExtent l="0" t="0" r="19050" b="28575"/>
                      <wp:wrapSquare wrapText="bothSides"/>
                      <wp:docPr id="49" name="Rectangle: Rounded Corners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71384D7" w14:textId="2B45DB47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tells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stories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5C53F46" id="Rectangle: Rounded Corners 49" o:spid="_x0000_s1032" style="position:absolute;margin-left:17pt;margin-top:91.05pt;width:127.5pt;height:24.7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yHQjQIAAGMFAAAOAAAAZHJzL2Uyb0RvYy54bWysVN9P2zAQfp+0/8Hy+0hTWjYiUlQVMU1C&#10;gICJZ9exm0iOzzu7Tbu/fmcnDQjQHqblwbF9d5/vx3d3cblvDdsp9A3YkucnE86UlVA1dlPyn0/X&#10;X75x5oOwlTBgVckPyvPLxedPF50r1BRqMJVCRiDWF50reR2CK7LMy1q1wp+AU5aEGrAVgY64ySoU&#10;HaG3JptOJmdZB1g5BKm8p9urXsgXCV9rJcOd1l4FZkpOvoW0YlrXcc0WF6LYoHB1Iwc3xD940YrG&#10;0qMj1JUIgm2xeQfVNhLBgw4nEtoMtG6kSjFQNPnkTTSPtXAqxULJ8W5Mk/9/sPJ2d4+sqUo+O+fM&#10;ipZq9EBZE3ZjVMEeYGsrVbEVoKUiM1KijHXOF2T46O5xOHnaxvD3Gtv4p8DYPmX5MGZZ7QOTdJmf&#10;5efTORVDkuw0n51O5xE0e7F26MN3BS2Lm5JjdCI6lTIsdjc+9PpHPTKOLvVOpF04GBX9MPZBaQqP&#10;np0m60QstTLIdoIoIaRUNuS9qBaV6q/nE/oGp0aL5GICjMi6MWbEHgAiad9j974O+tFUJV6OxpO/&#10;OdYbjxbpZbBhNG4bC/gRgKGohpd7/WOS+tTELIX9ep9KfxY1480aqgPRAaHvE+/kdUMluBE+3Auk&#10;xqCqUbOHO1q0ga7kMOw4qwF/f3Qf9YmvJOWso0Yruf+1Fag4Mz8sMfk8n81iZ6bDbP51Sgd8LVm/&#10;lthtuwIqXE5jxcm0jfrBHLcaoX2mmbCMr5JIWElvl1wGPB5WoR8ANFWkWi6TGnWjE+HGPjoZwWOe&#10;I7ue9s8C3cDDQAy+hWNTiuINE3vdaGlhuQ2gm0TTl7wOFaBOTlQapk4cFa/PSetlNi7+AAAA//8D&#10;AFBLAwQUAAYACAAAACEAnqxDRN0AAAAKAQAADwAAAGRycy9kb3ducmV2LnhtbEyPzU7DMBCE70i8&#10;g7VI3KjzA1UIcapC1RMnApfenHiJA7Ed2W5r3p7lRG+7s6PZb5pNMjM7oQ+TswLyVQYM7eDUZEcB&#10;H+/7uwpYiNIqOTuLAn4wwKa9vmpkrdzZvuGpiyOjEBtqKUDHuNSch0GjkWHlFrR0+3TeyEirH7ny&#10;8kzhZuZFlq25kZOlD1ou+KJx+O6ORoBRZdp9ye0B91X3fHhIrzuveyFub9L2CVjEFP/N8IdP6NAS&#10;U++OVgU2CyjvqUokvSpyYGQoqkdSehrKfA28bfhlhfYXAAD//wMAUEsBAi0AFAAGAAgAAAAhALaD&#10;OJL+AAAA4QEAABMAAAAAAAAAAAAAAAAAAAAAAFtDb250ZW50X1R5cGVzXS54bWxQSwECLQAUAAYA&#10;CAAAACEAOP0h/9YAAACUAQAACwAAAAAAAAAAAAAAAAAvAQAAX3JlbHMvLnJlbHNQSwECLQAUAAYA&#10;CAAAACEAvLsh0I0CAABjBQAADgAAAAAAAAAAAAAAAAAuAgAAZHJzL2Uyb0RvYy54bWxQSwECLQAU&#10;AAYACAAAACEAnqxDRN0AAAAKAQAADwAAAAAAAAAAAAAAAADnBAAAZHJzL2Rvd25yZXYueG1sUEsF&#10;BgAAAAAEAAQA8wAAAPEFAAAAAA==&#10;" fillcolor="#fc0 [3204]" strokecolor="#7f6500 [1604]" strokeweight="1pt">
                      <v:stroke joinstyle="miter"/>
                      <v:textbox>
                        <w:txbxContent>
                          <w:p w14:paraId="771384D7" w14:textId="2B45DB47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tells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stories</w:t>
                            </w:r>
                          </w:p>
                        </w:txbxContent>
                      </v:textbox>
                      <w10:wrap type="square"/>
                    </v:roundrect>
                  </w:pict>
                </mc:Fallback>
              </mc:AlternateContent>
            </w:r>
          </w:p>
        </w:tc>
        <w:tc>
          <w:tcPr>
            <w:tcW w:w="3485" w:type="dxa"/>
          </w:tcPr>
          <w:p w14:paraId="7B6BBC2C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668F3385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5341C79D" wp14:editId="1D93AAD4">
                  <wp:extent cx="1935697" cy="1276350"/>
                  <wp:effectExtent l="0" t="0" r="7620" b="0"/>
                  <wp:docPr id="7" name="Picture 7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Graphical user interfa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724" cy="1283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1ECB88" w14:textId="307B288C" w:rsidR="00486062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FCF4A90" wp14:editId="6FC3B054">
                      <wp:simplePos x="0" y="0"/>
                      <wp:positionH relativeFrom="column">
                        <wp:posOffset>109855</wp:posOffset>
                      </wp:positionH>
                      <wp:positionV relativeFrom="paragraph">
                        <wp:posOffset>251460</wp:posOffset>
                      </wp:positionV>
                      <wp:extent cx="1895475" cy="285750"/>
                      <wp:effectExtent l="0" t="0" r="28575" b="19050"/>
                      <wp:wrapNone/>
                      <wp:docPr id="34" name="Rectangle: Rounded Corners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9547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9E5111E" w14:textId="2C91D14A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listens to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German music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FCF4A90" id="Rectangle: Rounded Corners 34" o:spid="_x0000_s1033" style="position:absolute;left:0;text-align:left;margin-left:8.65pt;margin-top:19.8pt;width:149.25pt;height:22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znojwIAAGMFAAAOAAAAZHJzL2Uyb0RvYy54bWysVF9P2zAQf5+072D5faTt2hUqUlQVMU1C&#10;UAETz65jN5Ecn3d2m3SffmcnDQjQHqblwfH57n73/y6v2tqwg0Jfgc35+GzEmbISisrucv7z6ebL&#10;OWc+CFsIA1bl/Kg8v1p+/nTZuIWaQAmmUMgIxPpF43JehuAWWeZlqWrhz8ApS0wNWItAJO6yAkVD&#10;6LXJJqPRt6wBLByCVN7T63XH5MuEr7WS4V5rrwIzOSffQjoxndt4ZstLsdihcGUlezfEP3hRi8qS&#10;0QHqWgTB9li9g6orieBBhzMJdQZaV1KlGCia8ehNNI+lcCrFQsnxbkiT/3+w8u6wQVYVOf865cyK&#10;mmr0QFkTdmfUgj3A3haqYGtAS0VmJEQZa5xfkOKj22BPebrG8FuNdfxTYKxNWT4OWVZtYJIex+cX&#10;s+l8xpkk3uR8Np+lMmQv2g59+K6gZvGSc4xORKdShsXh1gcyS/InOSKiS50T6RaORkU/jH1QmsIj&#10;s5OknRpLrQ2yg6CWEFIqG8YdqxSF6p5nI/pipGRk0EhUAozIujJmwO4BYtO+x+5gevmoqlJfDsqj&#10;vznWKQ8ayTLYMCjXlQX8CMBQVL3lTv6UpC41MUuh3bap9PNTUbdQHKkdELo58U7eVFSCW+HDRiAN&#10;Bo0QDXu4p0MbaHIO/Y2zEvD3R+9RnvqVuJw1NGg597/2AhVn5oelTr4YT6dxMhMxnc0nROBrzvY1&#10;x+7rNVDhxrRWnEzXKB/M6aoR6mfaCatolVjCSrKdcxnwRKxDtwBoq0i1WiUxmkYnwq19dDKCxzzH&#10;7npqnwW6vg8DdfAdnIZSLN50YicbNS2s9gF0ldo0ZrrLa18BmuTUSv3WiaviNZ2kXnbj8g8AAAD/&#10;/wMAUEsDBBQABgAIAAAAIQBO1h1F3AAAAAgBAAAPAAAAZHJzL2Rvd25yZXYueG1sTI8xT8MwFIR3&#10;JP6D9ZDYqFNC0zTEqQpVJyYCSzcnfsSB2I5stzX/nscE4+lOd9/V22QmdkYfRmcFLBcZMLS9U6Md&#10;BLy/He5KYCFKq+TkLAr4xgDb5vqqlpVyF/uK5zYOjEpsqKQAHeNccR56jUaGhZvRkvfhvJGRpB+4&#10;8vJC5Wbi91lWcCNHSwtazvissf9qT0aAUXnaf8rdEQ9l+3RcpZe9150Qtzdp9wgsYop/YfjFJ3Ro&#10;iKlzJ6sCm0ivc0oKyDcFMPLz5YqudALKhwJ4U/P/B5ofAAAA//8DAFBLAQItABQABgAIAAAAIQC2&#10;gziS/gAAAOEBAAATAAAAAAAAAAAAAAAAAAAAAABbQ29udGVudF9UeXBlc10ueG1sUEsBAi0AFAAG&#10;AAgAAAAhADj9If/WAAAAlAEAAAsAAAAAAAAAAAAAAAAALwEAAF9yZWxzLy5yZWxzUEsBAi0AFAAG&#10;AAgAAAAhAGnHOeiPAgAAYwUAAA4AAAAAAAAAAAAAAAAALgIAAGRycy9lMm9Eb2MueG1sUEsBAi0A&#10;FAAGAAgAAAAhAE7WHUXcAAAACAEAAA8AAAAAAAAAAAAAAAAA6Q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29E5111E" w14:textId="2C91D14A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listens to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German music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486" w:type="dxa"/>
          </w:tcPr>
          <w:p w14:paraId="0B7321D0" w14:textId="0769D484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2358571A" wp14:editId="0C655C89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1736090</wp:posOffset>
                      </wp:positionV>
                      <wp:extent cx="1381125" cy="304800"/>
                      <wp:effectExtent l="0" t="0" r="28575" b="19050"/>
                      <wp:wrapNone/>
                      <wp:docPr id="43" name="Rectangle: Rounded Corners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AF15080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dogs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358571A" id="Rectangle: Rounded Corners 43" o:spid="_x0000_s1034" style="position:absolute;left:0;text-align:left;margin-left:27.7pt;margin-top:136.7pt;width:108.75pt;height:24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RI+jgIAAGMFAAAOAAAAZHJzL2Uyb0RvYy54bWysVF9P2zAQf5+072D5fSQpZSsRKaqKmCYh&#10;QMDEs+vYTSTb59luk+7T7+ykAQHaw7Q8OD7f3e/+38VlrxXZC+dbMBUtTnJKhOFQt2Zb0Z9P118W&#10;lPjATM0UGFHRg/D0cvn500VnSzGDBlQtHEEQ48vOVrQJwZZZ5nkjNPMnYIVBpgSnWUDSbbPasQ7R&#10;tcpmef4168DV1gEX3uPr1cCky4QvpeDhTkovAlEVRd9COl06N/HMlhes3Dpmm5aPbrB/8EKz1qDR&#10;CeqKBUZ2rn0HpVvuwIMMJxx0BlK2XKQYMJoifxPNY8OsSLFgcryd0uT/Hyy/3d870tYVnZ9SYpjG&#10;Gj1g1pjZKlGSB9iZWtRkDc5gkQkKYcY660tUfLT3bqQ8XmP4vXQ6/jEw0qcsH6Ysiz4Qjo/F6aIo&#10;ZmeUcOSd5vNFnsqQvWhb58N3AZrES0VddCI6lTLM9jc+oFmUP8ohEV0anEi3cFAi+qHMg5AYHpqd&#10;Je3UWGKtHNkzbAnGuTChGFgNq8XwfJbjFyNFI5NGohJgRJatUhP2CBCb9j32ADPKR1WR+nJSzv/m&#10;2KA8aSTLYMKkrFsD7iMAhVGNlgf5Y5KG1MQshX7Tp9IvjkXdQH3AdnAwzIm3/LrFEtwwH+6Zw8HA&#10;EcJhD3d4SAVdRWG8UdKA+/3Re5THfkUuJR0OWkX9rx1zghL1w2AnnxfzeZzMRMzPvs2QcK85m9cc&#10;s9NrwMIVuFYsT9coH9TxKh3oZ9wJq2gVWcxwtF1RHtyRWIdhAeBW4WK1SmI4jZaFG/NoeQSPeY7d&#10;9dQ/M2fHPgzYwbdwHEpWvunEQTZqGljtAsg2tWnM9JDXsQI4yamVxq0TV8VrOkm97MblHwAAAP//&#10;AwBQSwMEFAAGAAgAAAAhAMwnl5DfAAAACgEAAA8AAABkcnMvZG93bnJldi54bWxMj7FOwzAQhnck&#10;3sE6JDbq1GloCXGqQtWJicDSzYmPOBDbUey25u05JtjudJ/++/5qm+zIzjiHwTsJy0UGDF3n9eB6&#10;Ce9vh7sNsBCV02r0DiV8Y4BtfX1VqVL7i3vFcxN7RiEulEqCiXEqOQ+dQavCwk/o6PbhZ6sirXPP&#10;9awuFG5HLrLsnls1OPpg1ITPBruv5mQlWJ2n/afaHfGwaZ6ORXrZz6aV8vYm7R6BRUzxD4ZffVKH&#10;mpxaf3I6sFFCUayIlCDWOQ0EiLV4ANZKyMVyBbyu+P8K9Q8AAAD//wMAUEsBAi0AFAAGAAgAAAAh&#10;ALaDOJL+AAAA4QEAABMAAAAAAAAAAAAAAAAAAAAAAFtDb250ZW50X1R5cGVzXS54bWxQSwECLQAU&#10;AAYACAAAACEAOP0h/9YAAACUAQAACwAAAAAAAAAAAAAAAAAvAQAAX3JlbHMvLnJlbHNQSwECLQAU&#10;AAYACAAAACEA6UkSPo4CAABjBQAADgAAAAAAAAAAAAAAAAAuAgAAZHJzL2Uyb0RvYy54bWxQSwEC&#10;LQAUAAYACAAAACEAzCeXkN8AAAAKAQAADwAAAAAAAAAAAAAAAADoBAAAZHJzL2Rvd25yZXYueG1s&#10;UEsFBgAAAAAEAAQA8wAAAPQFAAAAAA==&#10;" fillcolor="#fc0 [3204]" strokecolor="#7f6500 [1604]" strokeweight="1pt">
                      <v:stroke joinstyle="miter"/>
                      <v:textbox>
                        <w:txbxContent>
                          <w:p w14:paraId="0AF15080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dogs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5C6174"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450D43DB" wp14:editId="742990FE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378460</wp:posOffset>
                  </wp:positionV>
                  <wp:extent cx="1856105" cy="1235710"/>
                  <wp:effectExtent l="5398" t="0" r="0" b="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56105" cy="1235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83A0DE1" w14:textId="1E01C7EA" w:rsidR="00780AD9" w:rsidRDefault="00780AD9" w:rsidP="001F47F3">
      <w:pPr>
        <w:rPr>
          <w:lang w:val="de-DE"/>
        </w:rPr>
      </w:pPr>
    </w:p>
    <w:p w14:paraId="1CF6CEB6" w14:textId="77777777" w:rsidR="0042737E" w:rsidRPr="0042737E" w:rsidRDefault="0042737E" w:rsidP="0042737E">
      <w:pPr>
        <w:pStyle w:val="NormalWeb"/>
        <w:spacing w:before="0" w:beforeAutospacing="0" w:after="160" w:afterAutospacing="0"/>
        <w:rPr>
          <w:lang w:val="de-DE"/>
        </w:rPr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Beschreib ein Bild mit einem Relativsatz. Beginn mit: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eine Person, die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…‘ | 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jemand, der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…‘ 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Jemand, der … ist Alman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‘. |‚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Eine Person, die … ist Alman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‘. </w:t>
      </w:r>
    </w:p>
    <w:p w14:paraId="4364E519" w14:textId="77777777" w:rsidR="0042737E" w:rsidRPr="0042737E" w:rsidRDefault="0042737E" w:rsidP="0042737E">
      <w:pPr>
        <w:pStyle w:val="NormalWeb"/>
        <w:spacing w:before="0" w:beforeAutospacing="0" w:after="160" w:afterAutospacing="0"/>
        <w:rPr>
          <w:lang w:val="de-DE"/>
        </w:rPr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Hör deinem/deiner Partner*in zu. Mach ein X auf dem richtigen Bild.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Wer zuerst 3 in einer Reihe hat, gewinnt.  </w:t>
      </w:r>
    </w:p>
    <w:p w14:paraId="1FBD7D9B" w14:textId="77777777" w:rsidR="0042737E" w:rsidRDefault="0042737E" w:rsidP="001F47F3">
      <w:pPr>
        <w:rPr>
          <w:lang w:val="de-DE"/>
        </w:rPr>
      </w:pPr>
    </w:p>
    <w:p w14:paraId="52712855" w14:textId="10B8E1DC" w:rsidR="001F47F3" w:rsidRDefault="001F47F3" w:rsidP="001F47F3">
      <w:pPr>
        <w:rPr>
          <w:lang w:val="de-DE"/>
        </w:rPr>
      </w:pPr>
      <w:r w:rsidRPr="00A26AA5">
        <w:rPr>
          <w:lang w:val="de-DE"/>
        </w:rPr>
        <w:lastRenderedPageBreak/>
        <w:t>10.1.1.5 L2 – Partnerarbeit – Bist du Alman?</w:t>
      </w:r>
      <w:r>
        <w:rPr>
          <w:lang w:val="de-DE"/>
        </w:rPr>
        <w:t xml:space="preserve"> </w:t>
      </w:r>
      <w:r w:rsidR="00654AFC">
        <w:rPr>
          <w:lang w:val="de-DE"/>
        </w:rPr>
        <w:t>Higher</w:t>
      </w:r>
      <w:r>
        <w:rPr>
          <w:lang w:val="de-DE"/>
        </w:rPr>
        <w:t xml:space="preserve"> Tier </w:t>
      </w:r>
    </w:p>
    <w:p w14:paraId="20AF299D" w14:textId="77777777" w:rsidR="008927D6" w:rsidRPr="008927D6" w:rsidRDefault="008927D6" w:rsidP="008927D6">
      <w:pPr>
        <w:pStyle w:val="NormalWeb"/>
        <w:spacing w:before="0" w:beforeAutospacing="0" w:after="160" w:afterAutospacing="0"/>
        <w:rPr>
          <w:lang w:val="de-DE"/>
        </w:rPr>
      </w:pPr>
      <w:r w:rsidRPr="008927D6">
        <w:rPr>
          <w:rFonts w:ascii="Century Gothic" w:hAnsi="Century Gothic"/>
          <w:b/>
          <w:bCs/>
          <w:color w:val="000000"/>
          <w:sz w:val="40"/>
          <w:szCs w:val="40"/>
          <w:lang w:val="de-DE"/>
        </w:rPr>
        <w:t>Partner</w:t>
      </w:r>
      <w:r w:rsidRPr="008927D6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 xml:space="preserve"> </w:t>
      </w:r>
      <w:r w:rsidRPr="008927D6">
        <w:rPr>
          <w:rFonts w:ascii="Century Gothic" w:hAnsi="Century Gothic"/>
          <w:b/>
          <w:bCs/>
          <w:color w:val="000000"/>
          <w:sz w:val="40"/>
          <w:szCs w:val="40"/>
          <w:lang w:val="de-DE"/>
        </w:rPr>
        <w:t>B</w:t>
      </w:r>
    </w:p>
    <w:p w14:paraId="7ADC2E79" w14:textId="43F242B8" w:rsidR="008927D6" w:rsidRPr="008927D6" w:rsidRDefault="008927D6" w:rsidP="008927D6">
      <w:pPr>
        <w:pStyle w:val="NormalWeb"/>
        <w:spacing w:before="0" w:beforeAutospacing="0" w:after="160" w:afterAutospacing="0"/>
        <w:ind w:left="720" w:firstLine="720"/>
        <w:rPr>
          <w:lang w:val="de-DE"/>
        </w:rPr>
      </w:pPr>
      <w:r w:rsidRPr="008927D6">
        <w:rPr>
          <w:rFonts w:ascii="Century Gothic" w:hAnsi="Century Gothic"/>
          <w:color w:val="000000"/>
          <w:sz w:val="28"/>
          <w:szCs w:val="28"/>
          <w:lang w:val="de-DE"/>
        </w:rPr>
        <w:t>Alman ist eine Person, die … | Alman ist jemand, der … </w:t>
      </w:r>
    </w:p>
    <w:p w14:paraId="6BEFE472" w14:textId="069809FE" w:rsidR="008927D6" w:rsidRPr="008927D6" w:rsidRDefault="008927D6" w:rsidP="008927D6">
      <w:pPr>
        <w:pStyle w:val="NormalWeb"/>
        <w:spacing w:before="0" w:beforeAutospacing="0" w:after="160" w:afterAutospacing="0"/>
        <w:ind w:left="720" w:firstLine="720"/>
        <w:rPr>
          <w:lang w:val="de-DE"/>
        </w:rPr>
      </w:pPr>
      <w:r w:rsidRPr="008927D6">
        <w:rPr>
          <w:rFonts w:ascii="Century Gothic" w:hAnsi="Century Gothic"/>
          <w:color w:val="000000"/>
          <w:sz w:val="28"/>
          <w:szCs w:val="28"/>
          <w:lang w:val="de-DE"/>
        </w:rPr>
        <w:t>Jemand, der … ist Alman. | Eine Person, die … ist Alman.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26"/>
        <w:gridCol w:w="3621"/>
        <w:gridCol w:w="3666"/>
      </w:tblGrid>
      <w:tr w:rsidR="001F47F3" w:rsidRPr="008F43DA" w14:paraId="3842EF54" w14:textId="77777777" w:rsidTr="001125C0">
        <w:trPr>
          <w:trHeight w:val="3328"/>
        </w:trPr>
        <w:tc>
          <w:tcPr>
            <w:tcW w:w="3276" w:type="dxa"/>
          </w:tcPr>
          <w:p w14:paraId="47A1A7E7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0BFD9E33" wp14:editId="0471CDED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163830</wp:posOffset>
                  </wp:positionV>
                  <wp:extent cx="1935697" cy="1276350"/>
                  <wp:effectExtent l="0" t="0" r="7620" b="0"/>
                  <wp:wrapSquare wrapText="bothSides"/>
                  <wp:docPr id="12" name="Picture 12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Graphical user interfa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697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FB33352" w14:textId="78B8E765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663070A9" wp14:editId="42C866A1">
                      <wp:simplePos x="0" y="0"/>
                      <wp:positionH relativeFrom="column">
                        <wp:posOffset>273050</wp:posOffset>
                      </wp:positionH>
                      <wp:positionV relativeFrom="paragraph">
                        <wp:posOffset>115570</wp:posOffset>
                      </wp:positionV>
                      <wp:extent cx="1571625" cy="285750"/>
                      <wp:effectExtent l="0" t="0" r="28575" b="19050"/>
                      <wp:wrapNone/>
                      <wp:docPr id="39" name="Rectangle: Rounded Corners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716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AC51DF9" w14:textId="0D2FEA6F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listens to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German music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63070A9" id="Rectangle: Rounded Corners 39" o:spid="_x0000_s1035" style="position:absolute;left:0;text-align:left;margin-left:21.5pt;margin-top:9.1pt;width:123.75pt;height:22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fd6jQIAAGMFAAAOAAAAZHJzL2Uyb0RvYy54bWysVEtv2zAMvg/YfxB0Xx1nTR9GnSJI0WFA&#10;0RZ9oGdFlmIDsqhRSpzs14+SHbdoix2G+SCLIvnxzYvLXWvYVqFvwJY8P5pwpqyEqrHrkj8/XX87&#10;48wHYSthwKqS75Xnl/OvXy46V6gp1GAqhYxArC86V/I6BFdkmZe1aoU/AqcsMTVgKwKRuM4qFB2h&#10;tyabTiYnWQdYOQSpvKfXq57J5wlfayXDndZeBWZKTr6FdGI6V/HM5heiWKNwdSMHN8Q/eNGKxpLR&#10;EepKBME22HyAahuJ4EGHIwltBlo3UqUYKJp88i6ax1o4lWKh5Hg3psn/P1h5u71H1lQl/37OmRUt&#10;1eiBsibs2qiCPcDGVqpiS0BLRWYkRBnrnC9I8dHd40B5usbwdxrb+KfA2C5leT9mWe0Ck/SYz07z&#10;k+mMM0m86dnsdJbKkL1qO/Thh4KWxUvJMToRnUoZFtsbH8gsyR/kiIgu9U6kW9gbFf0w9kFpCo/M&#10;TpN2aiy1NMi2glpCSKlsyHtWLSrVP88m9MVIyciokagEGJF1Y8yIPQDEpv2I3cMM8lFVpb4clSd/&#10;c6xXHjWSZbBhVG4bC/gZgKGoBsu9/CFJfWpilsJutUulH4u6gmpP7YDQz4l38rqhEtwIH+4F0mDQ&#10;CNGwhzs6tIGu5DDcOKsBf3/2HuWpX4nLWUeDVnL/ayNQcWZ+Wurk8/z4OE5mIo5np1Mi8C1n9ZZj&#10;N+0SqHA5rRUn0zXKB3O4aoT2hXbCIlollrCSbJdcBjwQy9AvANoqUi0WSYym0YlwYx+djOAxz7G7&#10;nnYvAt3Qh4E6+BYOQymKd53Yy0ZNC4tNAN2kNo2Z7vM6VIAmObXSsHXiqnhLJ6nX3Tj/AwAA//8D&#10;AFBLAwQUAAYACAAAACEABFqCeN0AAAAIAQAADwAAAGRycy9kb3ducmV2LnhtbEyPwU7DMBBE70j8&#10;g7VI3KhDQquQxqkKVU+cCFx6c+IlTontyHZb8/csJ3qcndXMm3qTzMTO6MPorIDHRQYMbe/UaAcB&#10;nx/7hxJYiNIqOTmLAn4wwKa5vallpdzFvuO5jQOjEBsqKUDHOFech16jkWHhZrTkfTlvZCTpB668&#10;vFC4mXieZStu5GipQcsZXzX23+3JCDCqSLuj3B5wX7Yvh2V623ndCXF/l7ZrYBFT/H+GP3xCh4aY&#10;OneyKrBJwFNBUyLdyxwY+flztgTWCVgVOfCm5tcDml8AAAD//wMAUEsBAi0AFAAGAAgAAAAhALaD&#10;OJL+AAAA4QEAABMAAAAAAAAAAAAAAAAAAAAAAFtDb250ZW50X1R5cGVzXS54bWxQSwECLQAUAAYA&#10;CAAAACEAOP0h/9YAAACUAQAACwAAAAAAAAAAAAAAAAAvAQAAX3JlbHMvLnJlbHNQSwECLQAUAAYA&#10;CAAAACEAriX3eo0CAABjBQAADgAAAAAAAAAAAAAAAAAuAgAAZHJzL2Uyb0RvYy54bWxQSwECLQAU&#10;AAYACAAAACEABFqCeN0AAAAIAQAADwAAAAAAAAAAAAAAAADnBAAAZHJzL2Rvd25yZXYueG1sUEsF&#10;BgAAAAAEAAQA8wAAAPEFAAAAAA==&#10;" fillcolor="#fc0 [3204]" strokecolor="#7f6500 [1604]" strokeweight="1pt">
                      <v:stroke joinstyle="miter"/>
                      <v:textbox>
                        <w:txbxContent>
                          <w:p w14:paraId="4AC51DF9" w14:textId="0D2FEA6F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listens to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German music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38C48191" w14:textId="5326207B" w:rsidR="001F47F3" w:rsidRDefault="001F47F3" w:rsidP="00382967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21" w:type="dxa"/>
          </w:tcPr>
          <w:p w14:paraId="65AB7B07" w14:textId="63BE25FF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 wp14:anchorId="7E6AD380" wp14:editId="5EFE079A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268605</wp:posOffset>
                  </wp:positionV>
                  <wp:extent cx="2012440" cy="1295400"/>
                  <wp:effectExtent l="0" t="0" r="6985" b="0"/>
                  <wp:wrapSquare wrapText="bothSides"/>
                  <wp:docPr id="14" name="Picture 14" descr="Sausages on a grill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Sausages on a grill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44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DC82A63" w14:textId="3FF671EC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D63732C" wp14:editId="72B05AC7">
                      <wp:simplePos x="0" y="0"/>
                      <wp:positionH relativeFrom="column">
                        <wp:posOffset>234315</wp:posOffset>
                      </wp:positionH>
                      <wp:positionV relativeFrom="paragraph">
                        <wp:posOffset>1555750</wp:posOffset>
                      </wp:positionV>
                      <wp:extent cx="1676400" cy="285750"/>
                      <wp:effectExtent l="0" t="0" r="19050" b="19050"/>
                      <wp:wrapNone/>
                      <wp:docPr id="41" name="Rectangle: Rounded Corners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0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2362FEC" w14:textId="6453346E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likes </w:t>
                                  </w:r>
                                  <w:r w:rsidR="001125C0">
                                    <w:rPr>
                                      <w:sz w:val="22"/>
                                      <w:szCs w:val="22"/>
                                    </w:rPr>
                                    <w:t xml:space="preserve">eating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sausages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D63732C" id="Rectangle: Rounded Corners 41" o:spid="_x0000_s1036" style="position:absolute;left:0;text-align:left;margin-left:18.45pt;margin-top:122.5pt;width:132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0+FjgIAAGQFAAAOAAAAZHJzL2Uyb0RvYy54bWysVEtv2zAMvg/YfxB0X20HSR9GnSJI0WFA&#10;0RZth54VWYoNSKImKbGzXz9KdtyiLXYYloMjiuTH10ddXvVakb1wvgVT0eIkp0QYDnVrthX9+Xzz&#10;7ZwSH5ipmQIjKnoQnl4tv3657GwpZtCAqoUjCGJ82dmKNiHYMss8b4Rm/gSsMKiU4DQLKLptVjvW&#10;IbpW2SzPT7MOXG0dcOE93l4PSrpM+FIKHu6l9CIQVVHMLaSvS99N/GbLS1ZuHbNNy8c02D9koVlr&#10;MOgEdc0CIzvXfoDSLXfgQYYTDjoDKVsuUg1YTZG/q+apYVakWrA53k5t8v8Plt/tHxxp64rOC0oM&#10;0zijR+waM1slSvIIO1OLmqzBGRwyQSPsWGd9iY5P9sGNksdjLL+XTsd/LIz0qcuHqcuiD4TjZXF6&#10;djrPcRgcdbPzxdkijSF79bbOh+8CNImHirqYREwqdZjtb33AsGh/tEMhpjQkkU7hoETMQ5lHIbE8&#10;DDtL3olYYq0c2TOkBONcmFAMqobVYrhe5PiLlWKQySNJCTAiy1apCXsEiKT9iD3AjPbRVSReTs75&#10;3xIbnCePFBlMmJx1a8B9BqCwqjHyYH9s0tCa2KXQb/o0+iLVGq82UB+QDw6GRfGW37Q4g1vmwwNz&#10;uBk4Ntz2cI8fqaCrKIwnShpwvz+7j/ZIWNRS0uGmVdT/2jEnKFE/DFL5opjP42omYb44m6Hg3mo2&#10;bzVmp9eAk0O2YnbpGO2DOh6lA/2Cj8IqRkUVMxxjV5QHdxTWYXgB8FnhYrVKZriOloVb82R5BI+N&#10;jvR67l+YsyMRA1L4Do5bycp3VBxso6eB1S6AbBNPX/s6jgBXOXFpfHbiW/FWTlavj+PyDwAAAP//&#10;AwBQSwMEFAAGAAgAAAAhAPUTkSvcAAAACgEAAA8AAABkcnMvZG93bnJldi54bWxMjz1PwzAQhnck&#10;/oN1SGzUpqFVm8apClUnJgJLNyc+4pTYjmy3Nf+eY4Lx3nv0flTbbEd2wRAH7yQ8zgQwdJ3Xg+sl&#10;fLwfHlbAYlJOq9E7lPCNEbb17U2lSu2v7g0vTeoZmbhYKgkmpankPHYGrYozP6Gj36cPViU6Q891&#10;UFcytyOfC7HkVg2OEoya8MVg99WcrQSri7w/qd0RD6vm+bjIr/tgWinv7/JuAyxhTn8w/Nan6lBT&#10;p9afnY5slFAs10RKmD8taBMBhRCktKSshQBeV/z/hPoHAAD//wMAUEsBAi0AFAAGAAgAAAAhALaD&#10;OJL+AAAA4QEAABMAAAAAAAAAAAAAAAAAAAAAAFtDb250ZW50X1R5cGVzXS54bWxQSwECLQAUAAYA&#10;CAAAACEAOP0h/9YAAACUAQAACwAAAAAAAAAAAAAAAAAvAQAAX3JlbHMvLnJlbHNQSwECLQAUAAYA&#10;CAAAACEAn5dPhY4CAABkBQAADgAAAAAAAAAAAAAAAAAuAgAAZHJzL2Uyb0RvYy54bWxQSwECLQAU&#10;AAYACAAAACEA9RORK9wAAAAKAQAADwAAAAAAAAAAAAAAAADoBAAAZHJzL2Rvd25yZXYueG1sUEsF&#10;BgAAAAAEAAQA8wAAAPEFAAAAAA==&#10;" fillcolor="#fc0 [3204]" strokecolor="#7f6500 [1604]" strokeweight="1pt">
                      <v:stroke joinstyle="miter"/>
                      <v:textbox>
                        <w:txbxContent>
                          <w:p w14:paraId="72362FEC" w14:textId="6453346E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likes </w:t>
                            </w:r>
                            <w:r w:rsidR="001125C0">
                              <w:rPr>
                                <w:sz w:val="22"/>
                                <w:szCs w:val="22"/>
                              </w:rPr>
                              <w:t xml:space="preserve">eating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sausages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7E9BB632" w14:textId="3FEEE3D8" w:rsidR="00486062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66" w:type="dxa"/>
          </w:tcPr>
          <w:p w14:paraId="6015C7EC" w14:textId="6E1A1DBF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3611A85D" wp14:editId="28C97464">
                      <wp:simplePos x="0" y="0"/>
                      <wp:positionH relativeFrom="column">
                        <wp:posOffset>217805</wp:posOffset>
                      </wp:positionH>
                      <wp:positionV relativeFrom="paragraph">
                        <wp:posOffset>1745615</wp:posOffset>
                      </wp:positionV>
                      <wp:extent cx="1781175" cy="314325"/>
                      <wp:effectExtent l="0" t="0" r="28575" b="28575"/>
                      <wp:wrapNone/>
                      <wp:docPr id="32" name="Rectangle: Rounded Corners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8117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933656B" w14:textId="0E456D67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wears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clothes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611A85D" id="Rectangle: Rounded Corners 32" o:spid="_x0000_s1037" style="position:absolute;left:0;text-align:left;margin-left:17.15pt;margin-top:137.45pt;width:140.25pt;height:24.7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saOjQIAAGQFAAAOAAAAZHJzL2Uyb0RvYy54bWysVMFu2zAMvQ/YPwi6r47TZO2MOkWQosOA&#10;oi3aDj0rshQbkEWNUuJkXz9KdtyiLXYY5oNMieQTST3y4nLfGrZT6BuwJc9PJpwpK6Fq7KbkP5+u&#10;v5xz5oOwlTBgVckPyvPLxedPF50r1BRqMJVCRiDWF50reR2CK7LMy1q1wp+AU5aUGrAVgba4ySoU&#10;HaG3JptOJl+zDrByCFJ5T6dXvZIvEr7WSoY7rb0KzJScYgtpxbSu45otLkSxQeHqRg5hiH+IohWN&#10;pUtHqCsRBNti8w6qbSSCBx1OJLQZaN1IlXKgbPLJm2wea+FUyoWK491YJv//YOXt7h5ZU5X8dMqZ&#10;FS290QNVTdiNUQV7gK2tVMVWgJYemZERVaxzviDHR3ePw86TGNPfa2zjnxJj+1Tlw1hltQ9M0mF+&#10;dp7nZ3POJOlO89npdB5Bsxdvhz58V9CyKJQcYxAxqFRhsbvxobc/2pFzDKkPIknhYFSMw9gHpSk9&#10;unaavBOx1Mog2wmihJBS2ZD3qlpUqj+eT+gbgho9UogJMCLrxpgRewCIpH2P3cc62EdXlXg5Ok/+&#10;FljvPHqkm8GG0bltLOBHAIayGm7u7Y9F6ksTqxT26316+jyZxqM1VAfiA0LfKN7J64be4Eb4cC+Q&#10;OoN6iLo93NGiDXQlh0HirAb8/dF5tCfCkpazjjqt5P7XVqDizPywROVv+WwWWzNtZvOzKW3wtWb9&#10;WmO37Qro5XKaK04mMdoHcxQ1QvtMQ2EZbyWVsJLuLrkMeNysQj8BaKxItVwmM2pHJ8KNfXQygsdC&#10;R3o97Z8FuoGIgSh8C8euFMUbKva20dPCchtAN4mnL3UdnoBaOXFpGDtxVrzeJ6uX4bj4AwAA//8D&#10;AFBLAwQUAAYACAAAACEAUczhyN4AAAAKAQAADwAAAGRycy9kb3ducmV2LnhtbEyPsU7DMBCGdyTe&#10;wTokNuo0MbQNcapC1YmJwNLNiY84ENtR7Lbm7Tkm2O50n/77/mqb7MjOOIfBOwnLRQYMXef14HoJ&#10;72+HuzWwEJXTavQOJXxjgG19fVWpUvuLe8VzE3tGIS6USoKJcSo5D51Bq8LCT+jo9uFnqyKtc8/1&#10;rC4UbkeeZ9kDt2pw9MGoCZ8Ndl/NyUqwukj7T7U74mHdPB3v08t+Nq2Utzdp9wgsYop/MPzqkzrU&#10;5NT6k9OBjRIKURApIV+JDTACiqWgLi0NuRDA64r/r1D/AAAA//8DAFBLAQItABQABgAIAAAAIQC2&#10;gziS/gAAAOEBAAATAAAAAAAAAAAAAAAAAAAAAABbQ29udGVudF9UeXBlc10ueG1sUEsBAi0AFAAG&#10;AAgAAAAhADj9If/WAAAAlAEAAAsAAAAAAAAAAAAAAAAALwEAAF9yZWxzLy5yZWxzUEsBAi0AFAAG&#10;AAgAAAAhAIU2xo6NAgAAZAUAAA4AAAAAAAAAAAAAAAAALgIAAGRycy9lMm9Eb2MueG1sUEsBAi0A&#10;FAAGAAgAAAAhAFHM4cjeAAAACgEAAA8AAAAAAAAAAAAAAAAA5w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7933656B" w14:textId="0E456D67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wears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clothes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67D9B"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2282D356" wp14:editId="628EBFBD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125730</wp:posOffset>
                  </wp:positionV>
                  <wp:extent cx="1618770" cy="1504950"/>
                  <wp:effectExtent l="0" t="0" r="635" b="0"/>
                  <wp:wrapSquare wrapText="bothSides"/>
                  <wp:docPr id="22" name="Picture 22" descr="A picture containing luggage, bag, suitcase, pie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picture containing luggage, bag, suitcase, piec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7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5DD5CEE" w14:textId="08AA7892" w:rsidR="001F47F3" w:rsidRDefault="001F47F3" w:rsidP="001125C0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</w:tr>
      <w:tr w:rsidR="001F47F3" w14:paraId="4FF19281" w14:textId="77777777" w:rsidTr="00654AFC">
        <w:tc>
          <w:tcPr>
            <w:tcW w:w="3276" w:type="dxa"/>
          </w:tcPr>
          <w:p w14:paraId="2CB78D7E" w14:textId="38F66121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11F0EE8C" wp14:editId="5E0EEEC3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180975</wp:posOffset>
                  </wp:positionV>
                  <wp:extent cx="2030809" cy="1352550"/>
                  <wp:effectExtent l="0" t="0" r="7620" b="0"/>
                  <wp:wrapSquare wrapText="bothSides"/>
                  <wp:docPr id="23" name="Picture 23" descr="A picture containing cat, floor, mammal, domestic ca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picture containing cat, floor, mammal, domestic ca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809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0BD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0D7A6E63" wp14:editId="56DA47E7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1624330</wp:posOffset>
                      </wp:positionV>
                      <wp:extent cx="1381125" cy="285750"/>
                      <wp:effectExtent l="0" t="0" r="28575" b="19050"/>
                      <wp:wrapNone/>
                      <wp:docPr id="37" name="Rectangle: Rounded Corners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1FEFA1C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cats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D7A6E63" id="Rectangle: Rounded Corners 37" o:spid="_x0000_s1038" style="position:absolute;left:0;text-align:left;margin-left:28.75pt;margin-top:127.9pt;width:108.75pt;height:22.5pt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9mjjwIAAGQFAAAOAAAAZHJzL2Uyb0RvYy54bWysVF9P2zAQf5+072D5faQJdLCIFFVFTJMQ&#10;VMDEs+vYTSTb59luk+7T7+ykAQHaw7Q8OD7f3e/+3+VVrxXZC+dbMBXNT2aUCMOhbs22oj+fbr5c&#10;UOIDMzVTYERFD8LTq8XnT5edLUUBDahaOIIgxpedrWgTgi2zzPNGaOZPwAqDTAlOs4Ck22a1Yx2i&#10;a5UVs9nXrANXWwdceI+v1wOTLhK+lIKHeym9CERVFH0L6XTp3MQzW1yycuuYbVo+usH+wQvNWoNG&#10;J6hrFhjZufYdlG65Aw8ynHDQGUjZcpFiwGjy2ZtoHhtmRYoFk+PtlCb//2D53X7tSFtX9PScEsM0&#10;1ugBs8bMVomSPMDO1KImK3AGi0xQCDPWWV+i4qNdu5HyeI3h99Lp+MfASJ+yfJiyLPpAOD7mpxd5&#10;Xswp4cgrLubn81SG7EXbOh++C9AkXirqohPRqZRhtr/1Ac2i/FEOiejS4ES6hYMS0Q9lHoTE8NBs&#10;kbRTY4mVcmTPsCUY58KEfGA1rBbD83yGX4wUjUwaiUqAEVm2Sk3YI0Bs2vfYA8woH1VF6stJefY3&#10;xwblSSNZBhMmZd0acB8BKIxqtDzIH5M0pCZmKfSbPpU+L45V3UB9wH5wMAyKt/ymxRrcMh/WzOFk&#10;4AzhtId7PKSCrqIw3ihpwP3+6D3KY8Mil5IOJ62i/teOOUGJ+mGwlb/lZ2dxNBNxNj8vkHCvOZvX&#10;HLPTK8DK5bhXLE/XKB/U8Sod6GdcCstoFVnMcLRdUR7ckViFYQPgWuFiuUxiOI6WhVvzaHkEj4mO&#10;7fXUPzNnx0YM2MJ3cJxKVr5pxUE2ahpY7gLINvVpTPWQ17EEOMqpl8a1E3fFazpJvSzHxR8AAAD/&#10;/wMAUEsDBBQABgAIAAAAIQDccI0W3QAAAAoBAAAPAAAAZHJzL2Rvd25yZXYueG1sTI8xT8MwEIV3&#10;JP6DdUhs1CaVaRTiVIWqExOBpZsTH3EgtiPbbcO/55hgPN3Te99Xbxc3sTPGNAav4H4lgKHvgxn9&#10;oOD97XBXAktZe6On4FHBNybYNtdXta5MuPhXPLd5YFTiU6UV2JznivPUW3Q6rcKMnn4fITqd6YwD&#10;N1FfqNxNvBDigTs9elqwesZni/1Xe3IKnFkv+0+9O+KhbJ+OcnnZR9spdXuz7B6BZVzyXxh+8Qkd&#10;GmLqwsmbxCYFciMpqaCQkhQoUGwkyXUK1kKUwJua/1dofgAAAP//AwBQSwECLQAUAAYACAAAACEA&#10;toM4kv4AAADhAQAAEwAAAAAAAAAAAAAAAAAAAAAAW0NvbnRlbnRfVHlwZXNdLnhtbFBLAQItABQA&#10;BgAIAAAAIQA4/SH/1gAAAJQBAAALAAAAAAAAAAAAAAAAAC8BAABfcmVscy8ucmVsc1BLAQItABQA&#10;BgAIAAAAIQCv89mjjwIAAGQFAAAOAAAAAAAAAAAAAAAAAC4CAABkcnMvZTJvRG9jLnhtbFBLAQIt&#10;ABQABgAIAAAAIQDccI0W3QAAAAoBAAAPAAAAAAAAAAAAAAAAAOkEAABkcnMvZG93bnJldi54bWxQ&#10;SwUGAAAAAAQABADzAAAA8wUAAAAA&#10;" fillcolor="#fc0 [3204]" strokecolor="#7f6500 [1604]" strokeweight="1pt">
                      <v:stroke joinstyle="miter"/>
                      <v:textbox>
                        <w:txbxContent>
                          <w:p w14:paraId="41FEFA1C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cats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7AE42D53" w14:textId="154D7DD6" w:rsidR="001F5630" w:rsidRDefault="001F5630" w:rsidP="003A0BD8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21" w:type="dxa"/>
          </w:tcPr>
          <w:p w14:paraId="1EABB1C1" w14:textId="3E70B2CD" w:rsidR="001F47F3" w:rsidRPr="008044C4" w:rsidRDefault="001125C0" w:rsidP="00382967">
            <w:pPr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1E69816D" wp14:editId="66EC1A74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234950</wp:posOffset>
                  </wp:positionV>
                  <wp:extent cx="1869719" cy="1242060"/>
                  <wp:effectExtent l="0" t="0" r="0" b="0"/>
                  <wp:wrapSquare wrapText="bothSides"/>
                  <wp:docPr id="29" name="Picture 29" descr="A picture containing person, person, glasses, out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person, person, glasses, outdoor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719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1A3C737" w14:textId="71AEADB4" w:rsidR="001F47F3" w:rsidRPr="008044C4" w:rsidRDefault="001125C0" w:rsidP="00382967">
            <w:pPr>
              <w:jc w:val="center"/>
              <w:rPr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 wp14:anchorId="2974C3E9" wp14:editId="7BF275ED">
                      <wp:simplePos x="0" y="0"/>
                      <wp:positionH relativeFrom="column">
                        <wp:posOffset>427990</wp:posOffset>
                      </wp:positionH>
                      <wp:positionV relativeFrom="paragraph">
                        <wp:posOffset>1461770</wp:posOffset>
                      </wp:positionV>
                      <wp:extent cx="1381125" cy="285750"/>
                      <wp:effectExtent l="0" t="0" r="28575" b="19050"/>
                      <wp:wrapNone/>
                      <wp:docPr id="27" name="Rectangle: Rounded Corners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0C217DB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laughs lots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974C3E9" id="Rectangle: Rounded Corners 27" o:spid="_x0000_s1039" style="position:absolute;left:0;text-align:left;margin-left:33.7pt;margin-top:115.1pt;width:108.75pt;height:22.5pt;z-index:251628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/wYjwIAAGQFAAAOAAAAZHJzL2Uyb0RvYy54bWysVF9P2zAQf5+072D5faQJdLCIFFVFTJMQ&#10;VMDEs+vYTSTb59luk+7T7+ykAQHaw7Q8OD7f3e/+3+VVrxXZC+dbMBXNT2aUCMOhbs22oj+fbr5c&#10;UOIDMzVTYERFD8LTq8XnT5edLUUBDahaOIIgxpedrWgTgi2zzPNGaOZPwAqDTAlOs4Ck22a1Yx2i&#10;a5UVs9nXrANXWwdceI+v1wOTLhK+lIKHeym9CERVFH0L6XTp3MQzW1yycuuYbVo+usH+wQvNWoNG&#10;J6hrFhjZufYdlG65Aw8ynHDQGUjZcpFiwGjy2ZtoHhtmRYoFk+PtlCb//2D53X7tSFtXtDinxDCN&#10;NXrArDGzVaIkD7AztajJCpzBIhMUwox11peo+GjXbqQ8XmP4vXQ6/jEw0qcsH6Ysiz4Qjo/56UWe&#10;F3NKOPKKi/n5PJUhe9G2zofvAjSJl4q66ER0KmWY7W99QLMof5RDIro0OJFu4aBE9EOZByExPDRb&#10;JO3UWGKlHNkzbAnGuTAhH1gNq8XwPJ/hFyNFI5NGohJgRJatUhP2CBCb9j32ADPKR1WR+nJSnv3N&#10;sUF50kiWwYRJWbcG3EcACqMaLQ/yxyQNqYlZCv2mT6XPT49V3UB9wH5wMAyKt/ymxRrcMh/WzOFk&#10;4AzhtId7PKSCrqIw3ihpwP3+6D3KY8Mil5IOJ62i/teOOUGJ+mGwlb/lZ2dxNBNxNj8vkHCvOZvX&#10;HLPTK8DK5bhXLE/XKB/U8Sod6GdcCstoFVnMcLRdUR7ckViFYQPgWuFiuUxiOI6WhVvzaHkEj4mO&#10;7fXUPzNnx0YM2MJ3cJxKVr5pxUE2ahpY7gLINvVpTPWQ17EEOMqpl8a1E3fFazpJvSzHxR8AAAD/&#10;/wMAUEsDBBQABgAIAAAAIQAvNsdJ3wAAAAoBAAAPAAAAZHJzL2Rvd25yZXYueG1sTI89T8MwEIZ3&#10;JP6DdUhs1MH9SkOcqlB1YiKwdHPiaxyIz1HstubfYybY7nSP3nvechvtwC44+d6RhMdZBgypdbqn&#10;TsLH++EhB+aDIq0GRyjhGz1sq9ubUhXaXekNL3XoWAohXygJJoSx4Ny3Bq3yMzcipdvJTVaFtE4d&#10;15O6pnA7cJFlK25VT+mDUSO+GGy/6rOVYPU87j/V7oiHvH4+LuPrfjKNlPd3cfcELGAMfzD86id1&#10;qJJT486kPRskrNaLREoQ80wAS4DIFxtgTRrWSwG8Kvn/CtUPAAAA//8DAFBLAQItABQABgAIAAAA&#10;IQC2gziS/gAAAOEBAAATAAAAAAAAAAAAAAAAAAAAAABbQ29udGVudF9UeXBlc10ueG1sUEsBAi0A&#10;FAAGAAgAAAAhADj9If/WAAAAlAEAAAsAAAAAAAAAAAAAAAAALwEAAF9yZWxzLy5yZWxzUEsBAi0A&#10;FAAGAAgAAAAhAMR7/BiPAgAAZAUAAA4AAAAAAAAAAAAAAAAALgIAAGRycy9lMm9Eb2MueG1sUEsB&#10;Ai0AFAAGAAgAAAAhAC82x0nfAAAACgEAAA8AAAAAAAAAAAAAAAAA6QQAAGRycy9kb3ducmV2Lnht&#10;bFBLBQYAAAAABAAEAPMAAAD1BQAAAAA=&#10;" fillcolor="#fc0 [3204]" strokecolor="#7f6500 [1604]" strokeweight="1pt">
                      <v:stroke joinstyle="miter"/>
                      <v:textbox>
                        <w:txbxContent>
                          <w:p w14:paraId="50C217DB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laughs lots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3BCF0278" w14:textId="6A8B00E8" w:rsidR="001F47F3" w:rsidRDefault="001F47F3" w:rsidP="001125C0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66" w:type="dxa"/>
          </w:tcPr>
          <w:p w14:paraId="15623A15" w14:textId="1DA97DAC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3E9D137A" w14:textId="6FBD91DE" w:rsidR="001F5630" w:rsidRDefault="001F563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4B9A13B8" wp14:editId="5830FE28">
                  <wp:extent cx="2047859" cy="1363906"/>
                  <wp:effectExtent l="0" t="0" r="0" b="8255"/>
                  <wp:docPr id="24" name="Picture 24" descr="A picture containing sport, water, outdoor, water spo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sport, water, outdoor, water spor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527" cy="1388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9E88C4" w14:textId="5691F2D3" w:rsidR="00107D86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43A6AE8B" wp14:editId="12E7A2C4">
                      <wp:simplePos x="0" y="0"/>
                      <wp:positionH relativeFrom="column">
                        <wp:posOffset>474980</wp:posOffset>
                      </wp:positionH>
                      <wp:positionV relativeFrom="paragraph">
                        <wp:posOffset>36195</wp:posOffset>
                      </wp:positionV>
                      <wp:extent cx="1381125" cy="304800"/>
                      <wp:effectExtent l="0" t="0" r="28575" b="19050"/>
                      <wp:wrapNone/>
                      <wp:docPr id="38" name="Rectangle: Rounded Corners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3048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858FB9B" w14:textId="77777777" w:rsidR="00486062" w:rsidRPr="0065381F" w:rsidRDefault="00486062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likes swimming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A6AE8B" id="Rectangle: Rounded Corners 38" o:spid="_x0000_s1040" style="position:absolute;left:0;text-align:left;margin-left:37.4pt;margin-top:2.85pt;width:108.75pt;height:24pt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85FjgIAAGQFAAAOAAAAZHJzL2Uyb0RvYy54bWysVF9P2zAQf5+072D5fSQpZWMVKaqKmCYh&#10;QMDEs+vYTSTH553dJt2n39lJA4JpD9Py4Ph8d7/7fxeXfWvYXqFvwJa8OMk5U1ZC1dhtyX88XX86&#10;58wHYSthwKqSH5Tnl8uPHy46t1AzqMFUChmBWL/oXMnrENwiy7ysVSv8CThliakBWxGIxG1WoegI&#10;vTXZLM8/Zx1g5RCk8p5erwYmXyZ8rZUMd1p7FZgpOfkW0onp3MQzW16IxRaFqxs5uiH+wYtWNJaM&#10;TlBXIgi2w+YdVNtIBA86nEhoM9C6kSrFQNEU+ZtoHmvhVIqFkuPdlCb//2Dl7f4eWVOV/JQqZUVL&#10;NXqgrAm7NWrBHmBnK1WxNaClIjMSoox1zi9I8dHd40h5usbwe41t/FNgrE9ZPkxZVn1gkh6L0/Oi&#10;mJ1xJol3ms/P81SG7EXboQ/fFLQsXkqO0YnoVMqw2N/4QGZJ/ihHRHRpcCLdwsGo6IexD0pTeGR2&#10;lrRTY6m1QbYX1BJCSmVDMbBqUanh+SynL0ZKRiaNRCXAiKwbYybsESA27XvsAWaUj6oq9eWknP/N&#10;sUF50kiWwYZJuW0s4J8ADEU1Wh7kj0kaUhOzFPpNn0pfzI9V3UB1oH5AGAbFO3ndUA1uhA/3Amky&#10;aIZo2sMdHdpAV3IYb5zVgL/+9B7lqWGJy1lHk1Zy/3MnUHFmvltq5a/FfB5HMxHzsy8zIvA1Z/Oa&#10;Y3ftGqhyBe0VJ9M1ygdzvGqE9pmWwipaJZawkmyXXAY8EuswbABaK1KtVkmMxtGJcGMfnYzgMdGx&#10;vZ76Z4FubMRALXwLx6kUizetOMhGTQurXQDdpD6NqR7yOpaARjn10rh24q54TSepl+W4/A0AAP//&#10;AwBQSwMEFAAGAAgAAAAhAHKjW1fbAAAABwEAAA8AAABkcnMvZG93bnJldi54bWxMzjFPwzAQBeAd&#10;if9gHRIbdUgoaUOcqlB1YiKwdHPiaxyIz5HttubfYyYYn97p3VdvopnYGZ0fLQm4X2TAkHqrRhoE&#10;fLzv71bAfJCk5GQJBXyjh01zfVXLStkLveG5DQNLI+QrKUCHMFec+16jkX5hZ6TUHa0zMqToBq6c&#10;vKRxM/E8yx65kSOlD1rO+KKx/2pPRoBRRdx9yu0B96v2+bCMrzunOyFub+L2CVjAGP6O4Zef6NAk&#10;U2dPpDybBJQPSR4ELEtgqc7XeQGsS7kogTc1/+9vfgAAAP//AwBQSwECLQAUAAYACAAAACEAtoM4&#10;kv4AAADhAQAAEwAAAAAAAAAAAAAAAAAAAAAAW0NvbnRlbnRfVHlwZXNdLnhtbFBLAQItABQABgAI&#10;AAAAIQA4/SH/1gAAAJQBAAALAAAAAAAAAAAAAAAAAC8BAABfcmVscy8ucmVsc1BLAQItABQABgAI&#10;AAAAIQAPc85FjgIAAGQFAAAOAAAAAAAAAAAAAAAAAC4CAABkcnMvZTJvRG9jLnhtbFBLAQItABQA&#10;BgAIAAAAIQByo1tX2wAAAAcBAAAPAAAAAAAAAAAAAAAAAOgEAABkcnMvZG93bnJldi54bWxQSwUG&#10;AAAAAAQABADzAAAA8AUAAAAA&#10;" fillcolor="#fc0 [3204]" strokecolor="#7f6500 [1604]" strokeweight="1pt">
                      <v:stroke joinstyle="miter"/>
                      <v:textbox>
                        <w:txbxContent>
                          <w:p w14:paraId="2858FB9B" w14:textId="77777777" w:rsidR="00486062" w:rsidRPr="0065381F" w:rsidRDefault="00486062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likes swimming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1F47F3" w14:paraId="353C8008" w14:textId="77777777" w:rsidTr="00654AFC">
        <w:tc>
          <w:tcPr>
            <w:tcW w:w="3276" w:type="dxa"/>
          </w:tcPr>
          <w:p w14:paraId="018E4DC3" w14:textId="5B6ECB81" w:rsidR="001F47F3" w:rsidRDefault="00486062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0C17001" wp14:editId="08FD9B71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1812290</wp:posOffset>
                      </wp:positionV>
                      <wp:extent cx="1438275" cy="285750"/>
                      <wp:effectExtent l="0" t="0" r="28575" b="19050"/>
                      <wp:wrapNone/>
                      <wp:docPr id="33" name="Rectangle: Rounded Corners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827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38AF9A6" w14:textId="089287AC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is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very German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0C17001" id="Rectangle: Rounded Corners 33" o:spid="_x0000_s1041" style="position:absolute;left:0;text-align:left;margin-left:23pt;margin-top:142.7pt;width:113.25pt;height:22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fSnjwIAAGQFAAAOAAAAZHJzL2Uyb0RvYy54bWysVF9P2zAQf5+072D5faQp7WARKaqKmCYh&#10;QMDEs+vYTSTH553dpt2n39lJAwK0h2l5cHy+u9/9v4vLfWvYTqFvwJY8P5lwpqyEqrGbkv98uv5y&#10;zpkPwlbCgFUlPyjPLxefP110rlBTqMFUChmBWF90ruR1CK7IMi9r1Qp/Ak5ZYmrAVgQicZNVKDpC&#10;b002nUy+Zh1g5RCk8p5er3omXyR8rZUMd1p7FZgpOfkW0onpXMczW1yIYoPC1Y0c3BD/4EUrGktG&#10;R6grEQTbYvMOqm0kggcdTiS0GWjdSJVioGjyyZtoHmvhVIqFkuPdmCb//2Dl7e4eWVOV/PSUMyta&#10;qtEDZU3YjVEFe4CtrVTFVoCWisxIiDLWOV+Q4qO7x4HydI3h7zW28U+BsX3K8mHMstoHJukxn52e&#10;T8/mnEniTc/nZ/NUhuxF26EP3xW0LF5KjtGJ6FTKsNjd+EBmSf4oR0R0qXci3cLBqOiHsQ9KU3hk&#10;dpq0U2OplUG2E9QSQkplQ96zalGp/nk+oS9GSkZGjUQlwIisG2NG7AEgNu177B5mkI+qKvXlqDz5&#10;m2O98qiRLIMNo3LbWMCPAAxFNVju5Y9J6lMTsxT2630qfT4/VnUN1YH6AaEfFO/kdUM1uBE+3Auk&#10;yaAZomkPd3RoA13JYbhxVgP+/ug9ylPDEpezjiat5P7XVqDizPyw1Mrf8tksjmYiZvOzKRH4mrN+&#10;zbHbdgVUuZz2ipPpGuWDOV41QvtMS2EZrRJLWEm2Sy4DHolV6DcArRWplsskRuPoRLixj05G8Jjo&#10;2F5P+2eBbmjEQC18C8epFMWbVuxlo6aF5TaAblKfxlT3eR1KQKOcemlYO3FXvKaT1MtyXPwBAAD/&#10;/wMAUEsDBBQABgAIAAAAIQCtefpz3wAAAAoBAAAPAAAAZHJzL2Rvd25yZXYueG1sTI8/T8MwFMR3&#10;JL6D9ZC6UYf8KVGIU5VWnZgILN2c+JEE4ufIdlvz7TETjKc73f2u3gY9swtaNxkS8LBOgCH1Rk00&#10;CHh/O96XwJyXpORsCAV8o4Ntc3tTy0qZK73ipfUDiyXkKilg9H6pOHf9iFq6tVmQovdhrJY+Sjtw&#10;ZeU1luuZp0my4VpOFBdGueB+xP6rPWsBWmXh8Cl3JzyW7fOpCC8HO3ZCrO7C7gmYx+D/wvCLH9Gh&#10;iUydOZNybBaQb+IVLyAtixxYDKSPaQGsE5BlSQ68qfn/C80PAAAA//8DAFBLAQItABQABgAIAAAA&#10;IQC2gziS/gAAAOEBAAATAAAAAAAAAAAAAAAAAAAAAABbQ29udGVudF9UeXBlc10ueG1sUEsBAi0A&#10;FAAGAAgAAAAhADj9If/WAAAAlAEAAAsAAAAAAAAAAAAAAAAALwEAAF9yZWxzLy5yZWxzUEsBAi0A&#10;FAAGAAgAAAAhAMkF9KePAgAAZAUAAA4AAAAAAAAAAAAAAAAALgIAAGRycy9lMm9Eb2MueG1sUEsB&#10;Ai0AFAAGAAgAAAAhAK15+nPfAAAACgEAAA8AAAAAAAAAAAAAAAAA6QQAAGRycy9kb3ducmV2Lnht&#10;bFBLBQYAAAAABAAEAPMAAAD1BQAAAAA=&#10;" fillcolor="#fc0 [3204]" strokecolor="#7f6500 [1604]" strokeweight="1pt">
                      <v:stroke joinstyle="miter"/>
                      <v:textbox>
                        <w:txbxContent>
                          <w:p w14:paraId="038AF9A6" w14:textId="089287AC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is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very German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F47F3">
              <w:rPr>
                <w:noProof/>
              </w:rPr>
              <w:drawing>
                <wp:inline distT="0" distB="0" distL="0" distR="0" wp14:anchorId="32F32C9B" wp14:editId="4A2457F5">
                  <wp:extent cx="1396029" cy="2085340"/>
                  <wp:effectExtent l="0" t="0" r="0" b="0"/>
                  <wp:docPr id="18" name="Picture 18" descr="A person with flowers on his fac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erson with flowers on his face&#10;&#10;Description automatically generated with low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558" cy="2102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1" w:type="dxa"/>
          </w:tcPr>
          <w:p w14:paraId="4B49DEB9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21641BAD" w14:textId="52B50999" w:rsidR="001F47F3" w:rsidRDefault="008F43DA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rFonts w:ascii="Century Gothic" w:hAnsi="Century Gothic"/>
                <w:noProof/>
                <w:sz w:val="28"/>
                <w:szCs w:val="28"/>
                <w:lang w:val="de-DE"/>
              </w:rPr>
              <w:drawing>
                <wp:inline distT="0" distB="0" distL="0" distR="0" wp14:anchorId="5971AE6E" wp14:editId="5CEB875E">
                  <wp:extent cx="1042670" cy="1566545"/>
                  <wp:effectExtent l="0" t="0" r="508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70" cy="1566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1E55A7" w14:textId="34A3CBCB" w:rsidR="001F47F3" w:rsidRDefault="003829D6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F7DBEF7" wp14:editId="16E6A3F1">
                      <wp:simplePos x="0" y="0"/>
                      <wp:positionH relativeFrom="column">
                        <wp:posOffset>466090</wp:posOffset>
                      </wp:positionH>
                      <wp:positionV relativeFrom="paragraph">
                        <wp:posOffset>77470</wp:posOffset>
                      </wp:positionV>
                      <wp:extent cx="1381125" cy="285750"/>
                      <wp:effectExtent l="0" t="0" r="28575" b="19050"/>
                      <wp:wrapNone/>
                      <wp:docPr id="17" name="Rectangle: Rounded Corners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1125" cy="2857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F59CF7E" w14:textId="77777777" w:rsidR="00107D86" w:rsidRPr="0065381F" w:rsidRDefault="00107D86" w:rsidP="00107D86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h</w:t>
                                  </w:r>
                                  <w:r w:rsidRPr="0065381F">
                                    <w:rPr>
                                      <w:sz w:val="22"/>
                                      <w:szCs w:val="22"/>
                                    </w:rPr>
                                    <w:t>as children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F7DBEF7" id="Rectangle: Rounded Corners 17" o:spid="_x0000_s1042" style="position:absolute;left:0;text-align:left;margin-left:36.7pt;margin-top:6.1pt;width:108.75pt;height:22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7CUjgIAAGQFAAAOAAAAZHJzL2Uyb0RvYy54bWysVF9P2zAQf5+072D5faTpKLCKFFVFTJMQ&#10;VMDEs+vYTSTH553dJt2n39lJAwK0h2l5cHy+u9/9v8urrjFsr9DXYAuen0w4U1ZCWdttwX8+3Xy5&#10;4MwHYUthwKqCH5TnV4vPny5bN1dTqMCUChmBWD9vXcGrENw8y7ysVCP8CThliakBGxGIxG1WomgJ&#10;vTHZdDI5y1rA0iFI5T29XvdMvkj4WisZ7rX2KjBTcPItpBPTuYlntrgU8y0KV9VycEP8gxeNqC0Z&#10;HaGuRRBsh/U7qKaWCB50OJHQZKB1LVWKgaLJJ2+ieayEUykWSo53Y5r8/4OVd/s1srqk2p1zZkVD&#10;NXqgrAm7NWrOHmBnS1WyFaClIjMSooy1zs9J8dGtcaA8XWP4ncYm/ikw1qUsH8Ysqy4wSY/514s8&#10;n844k8SbXszOZ6kM2Yu2Qx++K2hYvBQcoxPRqZRhsb/1gcyS/FGOiOhS70S6hYNR0Q9jH5Sm8Mjs&#10;NGmnxlIrg2wvqCWElMqGvGdVolT982xCX4yUjIwaiUqAEVnXxozYA0Bs2vfYPcwgH1VV6stRefI3&#10;x3rlUSNZBhtG5aa2gB8BGIpqsNzLH5PUpyZmKXSbri/92bGqGygP1A8I/aB4J29qqsGt8GEtkCaD&#10;ZoimPdzToQ20BYfhxlkF+Puj9yhPDUtczlqatIL7XzuBijPzw1Irf8tPT+NoJuJ0dj4lAl9zNq85&#10;dtesgCqX015xMl2jfDDHq0ZonmkpLKNVYgkryXbBZcAjsQr9BqC1ItVymcRoHJ0It/bRyQgeEx3b&#10;66l7FuiGRgzUwndwnEoxf9OKvWzUtLDcBdB16tOY6j6vQwlolFMvDWsn7orXdJJ6WY6LPwAAAP//&#10;AwBQSwMEFAAGAAgAAAAhAE1Gf8DdAAAACAEAAA8AAABkcnMvZG93bnJldi54bWxMj8FOwzAQRO9I&#10;/IO1SNyog0tpG+JUhaonTg1cenPiJQ7EdmS7rfl7lhMcZ2c087baZDuyM4Y4eCfhflYAQ9d5Pbhe&#10;wvvb/m4FLCbltBq9QwnfGGFTX19VqtT+4g54blLPqMTFUkkwKU0l57EzaFWc+QkdeR8+WJVIhp7r&#10;oC5UbkcuiuKRWzU4WjBqwheD3VdzshKsnufdp9oecb9qno+L/LoLppXy9iZvn4AlzOkvDL/4hA41&#10;MbX+5HRko4Tl/IGSdBcCGPliXayBtRIWSwG8rvj/B+ofAAAA//8DAFBLAQItABQABgAIAAAAIQC2&#10;gziS/gAAAOEBAAATAAAAAAAAAAAAAAAAAAAAAABbQ29udGVudF9UeXBlc10ueG1sUEsBAi0AFAAG&#10;AAgAAAAhADj9If/WAAAAlAEAAAsAAAAAAAAAAAAAAAAALwEAAF9yZWxzLy5yZWxzUEsBAi0AFAAG&#10;AAgAAAAhAE6nsJSOAgAAZAUAAA4AAAAAAAAAAAAAAAAALgIAAGRycy9lMm9Eb2MueG1sUEsBAi0A&#10;FAAGAAgAAAAhAE1Gf8DdAAAACAEAAA8AAAAAAAAAAAAAAAAA6AQAAGRycy9kb3ducmV2LnhtbFBL&#10;BQYAAAAABAAEAPMAAADyBQAAAAA=&#10;" fillcolor="#fc0 [3204]" strokecolor="#7f6500 [1604]" strokeweight="1pt">
                      <v:stroke joinstyle="miter"/>
                      <v:textbox>
                        <w:txbxContent>
                          <w:p w14:paraId="0F59CF7E" w14:textId="77777777" w:rsidR="00107D86" w:rsidRPr="0065381F" w:rsidRDefault="00107D86" w:rsidP="00107D86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h</w:t>
                            </w:r>
                            <w:r w:rsidRPr="0065381F">
                              <w:rPr>
                                <w:sz w:val="22"/>
                                <w:szCs w:val="22"/>
                              </w:rPr>
                              <w:t>as children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6BF2317A" w14:textId="01805E06" w:rsidR="001F47F3" w:rsidRDefault="001F47F3" w:rsidP="001F47F3">
            <w:pPr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</w:tc>
        <w:tc>
          <w:tcPr>
            <w:tcW w:w="3666" w:type="dxa"/>
          </w:tcPr>
          <w:p w14:paraId="45610B8F" w14:textId="77777777" w:rsidR="001F47F3" w:rsidRDefault="001F47F3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</w:p>
          <w:p w14:paraId="370538B4" w14:textId="33663A0E" w:rsidR="001F47F3" w:rsidRDefault="00BC2548" w:rsidP="0038296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49EAB1" wp14:editId="1E54680B">
                  <wp:extent cx="1247775" cy="1467971"/>
                  <wp:effectExtent l="0" t="0" r="0" b="0"/>
                  <wp:docPr id="31" name="Picture 31" descr="A statue of a person reading a book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statue of a person reading a book&#10;&#10;Description automatically generated with medium confid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131" cy="1471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5D1D5E" w14:textId="73CDEF91" w:rsidR="001F47F3" w:rsidRDefault="001125C0" w:rsidP="00382967">
            <w:pPr>
              <w:jc w:val="center"/>
              <w:rPr>
                <w:rFonts w:ascii="Century Gothic" w:hAnsi="Century Gothic"/>
                <w:sz w:val="28"/>
                <w:szCs w:val="28"/>
                <w:lang w:val="de-DE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65E0941D" wp14:editId="3793B299">
                      <wp:simplePos x="0" y="0"/>
                      <wp:positionH relativeFrom="column">
                        <wp:posOffset>332105</wp:posOffset>
                      </wp:positionH>
                      <wp:positionV relativeFrom="paragraph">
                        <wp:posOffset>98425</wp:posOffset>
                      </wp:positionV>
                      <wp:extent cx="1533525" cy="314325"/>
                      <wp:effectExtent l="0" t="0" r="28575" b="28575"/>
                      <wp:wrapNone/>
                      <wp:docPr id="35" name="Rectangle: Rounded Corners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3352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8534389" w14:textId="0D4476C1" w:rsidR="00486062" w:rsidRPr="0065381F" w:rsidRDefault="001125C0" w:rsidP="00486062">
                                  <w:pPr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tells </w:t>
                                  </w:r>
                                  <w:r w:rsidR="00486062">
                                    <w:rPr>
                                      <w:sz w:val="22"/>
                                      <w:szCs w:val="22"/>
                                    </w:rPr>
                                    <w:t>boring stories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5E0941D" id="Rectangle: Rounded Corners 35" o:spid="_x0000_s1043" style="position:absolute;left:0;text-align:left;margin-left:26.15pt;margin-top:7.75pt;width:120.75pt;height:24.7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ruSjQIAAGQFAAAOAAAAZHJzL2Uyb0RvYy54bWysVEtv2zAMvg/YfxB0Xx3nsUdQpwhSdBhQ&#10;tEXboWdFlmIDsqhRSuzs14+SHbdoix2G5eBQIvnxoY88v+gaww4KfQ224PnZhDNlJZS13RX85+PV&#10;p6+c+SBsKQxYVfCj8vxi9fHDeeuWagoVmFIhIxDrl60reBWCW2aZl5VqhD8DpywpNWAjAh1xl5Uo&#10;WkJvTDadTD5nLWDpEKTynm4veyVfJXytlQy3WnsVmCk45RbSF9N3G7/Z6lwsdyhcVcshDfEPWTSi&#10;thR0hLoUQbA91m+gmloieNDhTEKTgda1VKkGqiafvKrmoRJOpVqoOd6NbfL/D1beHO6Q1WXBZwvO&#10;rGjoje6pa8LujFqye9jbUpVsA2jpkRkZUcda55fk+ODucDh5EmP5ncYm/lNhrEtdPo5dVl1gki7z&#10;xWy2mFI0SbpZPp+RTDDZs7dDH74raFgUCo4xiZhU6rA4XPvQ25/syDmm1CeRpHA0KuZh7L3SVB6F&#10;nSbvRCy1McgOgighpFQ25L2qEqXqrxcT+g1JjR4pxQQYkXVtzIg9AETSvsXucx3so6tKvBydJ39L&#10;rHcePVJksGF0bmoL+B6AoaqGyL39qUl9a2KXQrft0tPnX6JpvNpCeSQ+IPSD4p28qukNroUPdwJp&#10;MmiGaNrDLX20gbbgMEicVYC/37uP9kRY0nLW0qQV3P/aC1ScmR+WqPwtn8/jaKbDfPFlSgd8qdm+&#10;1Nh9swF6uZz2ipNJjPbBnESN0DzRUljHqKQSVlLsgsuAp8Mm9BuA1opU63Uyo3F0IlzbBycjeGx0&#10;pNdj9yTQDUQMROEbOE2lWL6iYm8bPS2s9wF0nXj63NfhCWiUE5eGtRN3xctzsnpejqs/AAAA//8D&#10;AFBLAwQUAAYACAAAACEAR1QWi9wAAAAIAQAADwAAAGRycy9kb3ducmV2LnhtbEyPwU7DMBBE70j8&#10;g7VI3KhDIlclxKkKVU+cCFx6c+IlDsR2ZLut+XuWExx3ZjT7ptlmO7Mzhjh5J+F+VQBDN3g9uVHC&#10;+9vhbgMsJuW0mr1DCd8YYdteXzWq1v7iXvHcpZFRiYu1kmBSWmrO42DQqrjyCzryPnywKtEZRq6D&#10;ulC5nXlZFGtu1eTog1ELPhscvrqTlWB1lfefanfEw6Z7Oor8sg+ml/L2Ju8egSXM6S8Mv/iEDi0x&#10;9f7kdGSzBFFWlCRdCGDklw8VTeklrEUBvG34/wHtDwAAAP//AwBQSwECLQAUAAYACAAAACEAtoM4&#10;kv4AAADhAQAAEwAAAAAAAAAAAAAAAAAAAAAAW0NvbnRlbnRfVHlwZXNdLnhtbFBLAQItABQABgAI&#10;AAAAIQA4/SH/1gAAAJQBAAALAAAAAAAAAAAAAAAAAC8BAABfcmVscy8ucmVsc1BLAQItABQABgAI&#10;AAAAIQCF6ruSjQIAAGQFAAAOAAAAAAAAAAAAAAAAAC4CAABkcnMvZTJvRG9jLnhtbFBLAQItABQA&#10;BgAIAAAAIQBHVBaL3AAAAAgBAAAPAAAAAAAAAAAAAAAAAOcEAABkcnMvZG93bnJldi54bWxQSwUG&#10;AAAAAAQABADzAAAA8AUAAAAA&#10;" fillcolor="#fc0 [3204]" strokecolor="#7f6500 [1604]" strokeweight="1pt">
                      <v:stroke joinstyle="miter"/>
                      <v:textbox>
                        <w:txbxContent>
                          <w:p w14:paraId="08534389" w14:textId="0D4476C1" w:rsidR="00486062" w:rsidRPr="0065381F" w:rsidRDefault="001125C0" w:rsidP="00486062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tells </w:t>
                            </w:r>
                            <w:r w:rsidR="00486062">
                              <w:rPr>
                                <w:sz w:val="22"/>
                                <w:szCs w:val="22"/>
                              </w:rPr>
                              <w:t>boring stories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14:paraId="6D08876C" w14:textId="77777777" w:rsidR="001F47F3" w:rsidRDefault="001F47F3" w:rsidP="001F47F3">
      <w:pPr>
        <w:rPr>
          <w:lang w:val="de-DE"/>
        </w:rPr>
      </w:pPr>
    </w:p>
    <w:p w14:paraId="6B056102" w14:textId="77777777" w:rsidR="0042737E" w:rsidRPr="0042737E" w:rsidRDefault="0042737E" w:rsidP="0042737E">
      <w:pPr>
        <w:pStyle w:val="NormalWeb"/>
        <w:spacing w:before="0" w:beforeAutospacing="0" w:after="160" w:afterAutospacing="0"/>
        <w:rPr>
          <w:lang w:val="de-DE"/>
        </w:rPr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Beschreib ein Bild mit einem Relativsatz. Beginn mit: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eine Person, die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…‘ | 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Alman ist jemand, der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…‘ 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  <w:t>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Jemand, der … ist Alman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‘. |‚</w:t>
      </w:r>
      <w:r w:rsidRPr="0042737E">
        <w:rPr>
          <w:rFonts w:ascii="Century Gothic" w:hAnsi="Century Gothic"/>
          <w:b/>
          <w:bCs/>
          <w:color w:val="000000"/>
          <w:sz w:val="28"/>
          <w:szCs w:val="28"/>
          <w:lang w:val="de-DE"/>
        </w:rPr>
        <w:t>Eine Person, die … ist Alman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>‘. </w:t>
      </w:r>
    </w:p>
    <w:p w14:paraId="4867855C" w14:textId="77777777" w:rsidR="0042737E" w:rsidRDefault="0042737E" w:rsidP="0042737E">
      <w:pPr>
        <w:pStyle w:val="NormalWeb"/>
        <w:spacing w:before="0" w:beforeAutospacing="0" w:after="160" w:afterAutospacing="0"/>
      </w:pP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t xml:space="preserve">Hör deinem/deiner Partner*in zu. Mach ein X auf dem richtigen Bild. </w:t>
      </w:r>
      <w:r w:rsidRPr="0042737E">
        <w:rPr>
          <w:rFonts w:ascii="Century Gothic" w:hAnsi="Century Gothic"/>
          <w:color w:val="000000"/>
          <w:sz w:val="28"/>
          <w:szCs w:val="28"/>
          <w:lang w:val="de-DE"/>
        </w:rPr>
        <w:br/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Wer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zuerst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3 in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einer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Reihe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 xml:space="preserve"> hat, </w:t>
      </w:r>
      <w:proofErr w:type="spellStart"/>
      <w:r>
        <w:rPr>
          <w:rFonts w:ascii="Century Gothic" w:hAnsi="Century Gothic"/>
          <w:color w:val="000000"/>
          <w:sz w:val="28"/>
          <w:szCs w:val="28"/>
        </w:rPr>
        <w:t>gewinnt</w:t>
      </w:r>
      <w:proofErr w:type="spellEnd"/>
      <w:r>
        <w:rPr>
          <w:rFonts w:ascii="Century Gothic" w:hAnsi="Century Gothic"/>
          <w:color w:val="000000"/>
          <w:sz w:val="28"/>
          <w:szCs w:val="28"/>
        </w:rPr>
        <w:t>.  </w:t>
      </w:r>
    </w:p>
    <w:sectPr w:rsidR="0042737E" w:rsidSect="00A27D29">
      <w:headerReference w:type="default" r:id="rId19"/>
      <w:footerReference w:type="default" r:id="rId20"/>
      <w:pgSz w:w="11906" w:h="16838"/>
      <w:pgMar w:top="709" w:right="566" w:bottom="567" w:left="567" w:header="283" w:footer="624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43C1C9" w14:textId="77777777" w:rsidR="00140DAC" w:rsidRDefault="00140DAC" w:rsidP="00180B91">
      <w:pPr>
        <w:spacing w:after="0" w:line="240" w:lineRule="auto"/>
      </w:pPr>
      <w:r>
        <w:separator/>
      </w:r>
    </w:p>
  </w:endnote>
  <w:endnote w:type="continuationSeparator" w:id="0">
    <w:p w14:paraId="7C329723" w14:textId="77777777" w:rsidR="00140DAC" w:rsidRDefault="00140DAC" w:rsidP="00180B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+mn-ea">
    <w:panose1 w:val="00000000000000000000"/>
    <w:charset w:val="00"/>
    <w:family w:val="roman"/>
    <w:notTrueType/>
    <w:pitch w:val="default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A04AA6" w14:textId="4929BDF1" w:rsidR="00175567" w:rsidRPr="00175567" w:rsidRDefault="00175567" w:rsidP="00175567">
    <w:pPr>
      <w:spacing w:after="0" w:line="240" w:lineRule="auto"/>
      <w:jc w:val="right"/>
      <w:rPr>
        <w:rFonts w:eastAsia="+mn-ea" w:cstheme="minorHAnsi"/>
        <w:b/>
        <w:bCs/>
        <w:color w:val="FFFFFF"/>
        <w:kern w:val="24"/>
        <w:u w:val="singl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AD8F2B" w14:textId="77777777" w:rsidR="00140DAC" w:rsidRDefault="00140DAC" w:rsidP="00180B91">
      <w:pPr>
        <w:spacing w:after="0" w:line="240" w:lineRule="auto"/>
      </w:pPr>
      <w:r>
        <w:separator/>
      </w:r>
    </w:p>
  </w:footnote>
  <w:footnote w:type="continuationSeparator" w:id="0">
    <w:p w14:paraId="318EDAEB" w14:textId="77777777" w:rsidR="00140DAC" w:rsidRDefault="00140DAC" w:rsidP="00180B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5AB1B9" w14:textId="77777777" w:rsidR="00180B91" w:rsidRPr="00175567" w:rsidRDefault="00233396" w:rsidP="00175567">
    <w:pPr>
      <w:pStyle w:val="Header"/>
      <w:tabs>
        <w:tab w:val="clear" w:pos="4513"/>
      </w:tabs>
      <w:ind w:left="-1134"/>
      <w:rPr>
        <w:color w:val="8E1114" w:themeColor="accent5" w:themeShade="80"/>
      </w:rPr>
    </w:pPr>
    <w:r>
      <w:rPr>
        <w:rFonts w:eastAsia="+mn-ea" w:cstheme="minorHAnsi"/>
        <w:b/>
        <w:bCs/>
        <w:noProof/>
        <w:color w:val="FFFFFF"/>
        <w:kern w:val="24"/>
        <w:u w:val="single"/>
        <w:lang w:eastAsia="en-GB"/>
      </w:rPr>
      <w:drawing>
        <wp:anchor distT="0" distB="0" distL="114300" distR="114300" simplePos="0" relativeHeight="251658240" behindDoc="1" locked="0" layoutInCell="1" allowOverlap="1" wp14:anchorId="0CBECAA1" wp14:editId="0E7033B8">
          <wp:simplePos x="0" y="0"/>
          <wp:positionH relativeFrom="page">
            <wp:align>right</wp:align>
          </wp:positionH>
          <wp:positionV relativeFrom="paragraph">
            <wp:posOffset>-172085</wp:posOffset>
          </wp:positionV>
          <wp:extent cx="7541351" cy="10667364"/>
          <wp:effectExtent l="0" t="0" r="2540" b="127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1351" cy="106673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5567" w:rsidRPr="00175567">
      <w:rPr>
        <w:color w:val="8E1114" w:themeColor="accent5" w:themeShade="8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7B87D8A"/>
    <w:multiLevelType w:val="hybridMultilevel"/>
    <w:tmpl w:val="EC32DC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B15672"/>
    <w:multiLevelType w:val="hybridMultilevel"/>
    <w:tmpl w:val="EC32DC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1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47F3"/>
    <w:rsid w:val="0002651D"/>
    <w:rsid w:val="00030BB2"/>
    <w:rsid w:val="000A5350"/>
    <w:rsid w:val="000F11CE"/>
    <w:rsid w:val="00107D86"/>
    <w:rsid w:val="001125C0"/>
    <w:rsid w:val="00140DAC"/>
    <w:rsid w:val="0016309F"/>
    <w:rsid w:val="00175567"/>
    <w:rsid w:val="00180B91"/>
    <w:rsid w:val="001F47F3"/>
    <w:rsid w:val="001F5630"/>
    <w:rsid w:val="00233396"/>
    <w:rsid w:val="00265B36"/>
    <w:rsid w:val="002B56D9"/>
    <w:rsid w:val="00304463"/>
    <w:rsid w:val="00367D9B"/>
    <w:rsid w:val="003829D6"/>
    <w:rsid w:val="003A0BD8"/>
    <w:rsid w:val="003D30F7"/>
    <w:rsid w:val="0042737E"/>
    <w:rsid w:val="00462713"/>
    <w:rsid w:val="00486062"/>
    <w:rsid w:val="00562787"/>
    <w:rsid w:val="005856AD"/>
    <w:rsid w:val="00610E08"/>
    <w:rsid w:val="006353CC"/>
    <w:rsid w:val="006354DD"/>
    <w:rsid w:val="00654AFC"/>
    <w:rsid w:val="00666C57"/>
    <w:rsid w:val="006E2C83"/>
    <w:rsid w:val="00780AD9"/>
    <w:rsid w:val="008044C4"/>
    <w:rsid w:val="00805D6E"/>
    <w:rsid w:val="008927D6"/>
    <w:rsid w:val="008F43DA"/>
    <w:rsid w:val="009A0D9F"/>
    <w:rsid w:val="00A27D29"/>
    <w:rsid w:val="00A6223A"/>
    <w:rsid w:val="00A842EA"/>
    <w:rsid w:val="00AA3F92"/>
    <w:rsid w:val="00AE312B"/>
    <w:rsid w:val="00BC2548"/>
    <w:rsid w:val="00C40962"/>
    <w:rsid w:val="00DE08F0"/>
    <w:rsid w:val="00E827BA"/>
    <w:rsid w:val="00F36C06"/>
    <w:rsid w:val="00F87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2145EF"/>
  <w15:chartTrackingRefBased/>
  <w15:docId w15:val="{199118B1-5064-46F8-8C8B-CAC211DF85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 Gothic" w:eastAsiaTheme="minorEastAsia" w:hAnsi="Century Gothic" w:cstheme="minorBidi"/>
        <w:sz w:val="28"/>
        <w:szCs w:val="28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80B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0B91"/>
  </w:style>
  <w:style w:type="paragraph" w:styleId="Footer">
    <w:name w:val="footer"/>
    <w:basedOn w:val="Normal"/>
    <w:link w:val="FooterChar"/>
    <w:uiPriority w:val="99"/>
    <w:unhideWhenUsed/>
    <w:rsid w:val="00180B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0B91"/>
  </w:style>
  <w:style w:type="character" w:styleId="Hyperlink">
    <w:name w:val="Hyperlink"/>
    <w:basedOn w:val="DefaultParagraphFont"/>
    <w:uiPriority w:val="99"/>
    <w:unhideWhenUsed/>
    <w:rsid w:val="00175567"/>
    <w:rPr>
      <w:color w:val="0071DC" w:themeColor="hyperlink"/>
      <w:u w:val="single"/>
    </w:rPr>
  </w:style>
  <w:style w:type="paragraph" w:styleId="NormalWeb">
    <w:name w:val="Normal (Web)"/>
    <w:basedOn w:val="Normal"/>
    <w:uiPriority w:val="99"/>
    <w:unhideWhenUsed/>
    <w:rsid w:val="001755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1F47F3"/>
    <w:pPr>
      <w:spacing w:after="0" w:line="240" w:lineRule="auto"/>
    </w:pPr>
    <w:rPr>
      <w:rFonts w:asciiTheme="minorHAnsi" w:eastAsiaTheme="minorHAnsi" w:hAnsi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F47F3"/>
    <w:pPr>
      <w:ind w:left="720"/>
      <w:contextualSpacing/>
    </w:pPr>
    <w:rPr>
      <w:rFonts w:asciiTheme="minorHAnsi" w:eastAsiaTheme="minorHAnsi" w:hAnsiTheme="minorHAns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45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4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96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8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5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5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NCELP\NCELP_Resources_Portrait_German.dotx" TargetMode="External"/></Relationships>
</file>

<file path=word/theme/theme1.xml><?xml version="1.0" encoding="utf-8"?>
<a:theme xmlns:a="http://schemas.openxmlformats.org/drawingml/2006/main" name="Office Theme">
  <a:themeElements>
    <a:clrScheme name="NCELP_German">
      <a:dk1>
        <a:srgbClr val="525050"/>
      </a:dk1>
      <a:lt1>
        <a:srgbClr val="3D3C3C"/>
      </a:lt1>
      <a:dk2>
        <a:srgbClr val="FFCC00"/>
      </a:dk2>
      <a:lt2>
        <a:srgbClr val="FFFFFF"/>
      </a:lt2>
      <a:accent1>
        <a:srgbClr val="FFCC00"/>
      </a:accent1>
      <a:accent2>
        <a:srgbClr val="AD1519"/>
      </a:accent2>
      <a:accent3>
        <a:srgbClr val="525050"/>
      </a:accent3>
      <a:accent4>
        <a:srgbClr val="FEE599"/>
      </a:accent4>
      <a:accent5>
        <a:srgbClr val="EA5559"/>
      </a:accent5>
      <a:accent6>
        <a:srgbClr val="FFF2CC"/>
      </a:accent6>
      <a:hlink>
        <a:srgbClr val="0071DC"/>
      </a:hlink>
      <a:folHlink>
        <a:srgbClr val="6F3B55"/>
      </a:folHlink>
    </a:clrScheme>
    <a:fontScheme name="NCELP_Default_Font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NCELP_Resources_Portrait_German.dotx</Template>
  <TotalTime>3</TotalTime>
  <Pages>2</Pages>
  <Words>153</Words>
  <Characters>873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Hilary</dc:creator>
  <cp:keywords/>
  <dc:description/>
  <cp:lastModifiedBy>Rachel Hawkes</cp:lastModifiedBy>
  <cp:revision>3</cp:revision>
  <dcterms:created xsi:type="dcterms:W3CDTF">2024-04-01T15:09:00Z</dcterms:created>
  <dcterms:modified xsi:type="dcterms:W3CDTF">2024-04-01T15:31:00Z</dcterms:modified>
</cp:coreProperties>
</file>